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55E19" w14:textId="77777777" w:rsidR="008503D2" w:rsidRDefault="008503D2" w:rsidP="00F2631C">
      <w:pPr>
        <w:pStyle w:val="Topptekst"/>
        <w:rPr>
          <w:rFonts w:ascii="Calibri" w:hAnsi="Calibri" w:cs="Calibri"/>
          <w:color w:val="000000"/>
          <w:shd w:val="clear" w:color="auto" w:fill="FFFFFF"/>
        </w:rPr>
      </w:pPr>
    </w:p>
    <w:p w14:paraId="464A77AD" w14:textId="77777777" w:rsidR="008503D2" w:rsidRDefault="008503D2" w:rsidP="00F2631C">
      <w:pPr>
        <w:pStyle w:val="Topptekst"/>
        <w:rPr>
          <w:rFonts w:ascii="Calibri" w:hAnsi="Calibri" w:cs="Calibri"/>
          <w:color w:val="000000"/>
          <w:shd w:val="clear" w:color="auto" w:fill="FFFFFF"/>
        </w:rPr>
      </w:pPr>
    </w:p>
    <w:p w14:paraId="2F91507A" w14:textId="77777777" w:rsidR="008503D2" w:rsidRDefault="008503D2" w:rsidP="00F2631C">
      <w:pPr>
        <w:pStyle w:val="Topptekst"/>
        <w:rPr>
          <w:rFonts w:ascii="Calibri" w:hAnsi="Calibri" w:cs="Calibri"/>
          <w:color w:val="000000"/>
          <w:shd w:val="clear" w:color="auto" w:fill="FFFFFF"/>
        </w:rPr>
      </w:pPr>
    </w:p>
    <w:tbl>
      <w:tblPr>
        <w:tblStyle w:val="Blank"/>
        <w:tblW w:w="8222" w:type="dxa"/>
        <w:tblLayout w:type="fixed"/>
        <w:tblLook w:val="04A0" w:firstRow="1" w:lastRow="0" w:firstColumn="1" w:lastColumn="0" w:noHBand="0" w:noVBand="1"/>
      </w:tblPr>
      <w:tblGrid>
        <w:gridCol w:w="8222"/>
      </w:tblGrid>
      <w:tr w:rsidR="008503D2" w:rsidRPr="00863B02" w14:paraId="67562528" w14:textId="77777777" w:rsidTr="005B5560">
        <w:tc>
          <w:tcPr>
            <w:tcW w:w="4649" w:type="dxa"/>
          </w:tcPr>
          <w:p w14:paraId="7AD20D53" w14:textId="77777777" w:rsidR="008503D2" w:rsidRPr="00863B02" w:rsidRDefault="008503D2" w:rsidP="005B5560">
            <w:pPr>
              <w:pStyle w:val="Cover-Title"/>
            </w:pPr>
            <w:bookmarkStart w:id="0" w:name="_Hlk225341111"/>
            <w:r>
              <w:t xml:space="preserve">Eilert Sundts gate VA </w:t>
            </w:r>
          </w:p>
        </w:tc>
      </w:tr>
      <w:tr w:rsidR="008503D2" w:rsidRPr="00863B02" w14:paraId="1783EA52" w14:textId="77777777" w:rsidTr="005B5560">
        <w:tc>
          <w:tcPr>
            <w:tcW w:w="4649" w:type="dxa"/>
            <w:vAlign w:val="bottom"/>
          </w:tcPr>
          <w:p w14:paraId="6EDC610C" w14:textId="77777777" w:rsidR="008503D2" w:rsidRPr="00863B02" w:rsidRDefault="008503D2" w:rsidP="005B5560">
            <w:pPr>
              <w:pStyle w:val="Cover-Subtitle"/>
            </w:pPr>
            <w:r>
              <w:t>Strømperenovering – Skien kommune</w:t>
            </w:r>
          </w:p>
        </w:tc>
      </w:tr>
    </w:tbl>
    <w:bookmarkEnd w:id="0"/>
    <w:p w14:paraId="3AC10110" w14:textId="77777777" w:rsidR="008503D2" w:rsidRDefault="008503D2" w:rsidP="008503D2">
      <w:r w:rsidRPr="005F6D41">
        <w:rPr>
          <w:rFonts w:cstheme="minorHAnsi"/>
          <w:noProof/>
        </w:rPr>
        <w:drawing>
          <wp:anchor distT="0" distB="0" distL="114300" distR="114300" simplePos="0" relativeHeight="251660291" behindDoc="1" locked="0" layoutInCell="1" allowOverlap="1" wp14:anchorId="7DA410FB" wp14:editId="1A2C5CE8">
            <wp:simplePos x="0" y="0"/>
            <wp:positionH relativeFrom="margin">
              <wp:align>right</wp:align>
            </wp:positionH>
            <wp:positionV relativeFrom="paragraph">
              <wp:posOffset>-892810</wp:posOffset>
            </wp:positionV>
            <wp:extent cx="1011555" cy="1533525"/>
            <wp:effectExtent l="0" t="0" r="0" b="9525"/>
            <wp:wrapNone/>
            <wp:docPr id="1823599939" name="Bilde 1823599939" descr="Bilderesultat for skien kommu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ilderesultat for skien kommune 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155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52A246" w14:textId="0E54A88E" w:rsidR="008503D2" w:rsidRPr="00BE3E00" w:rsidRDefault="00BE3E00" w:rsidP="008503D2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BE3E00">
        <w:rPr>
          <w:rFonts w:ascii="Arial" w:hAnsi="Arial" w:cs="Arial"/>
          <w:b/>
          <w:bCs/>
          <w:sz w:val="24"/>
          <w:szCs w:val="24"/>
        </w:rPr>
        <w:t>PRISSKJEMA</w:t>
      </w:r>
    </w:p>
    <w:p w14:paraId="12281AA5" w14:textId="77777777" w:rsidR="008503D2" w:rsidRDefault="008503D2" w:rsidP="008503D2">
      <w:pPr>
        <w:spacing w:after="0"/>
      </w:pPr>
    </w:p>
    <w:p w14:paraId="2792DCCC" w14:textId="77777777" w:rsidR="008503D2" w:rsidRDefault="008503D2" w:rsidP="008503D2">
      <w:pPr>
        <w:spacing w:after="0"/>
      </w:pPr>
    </w:p>
    <w:p w14:paraId="482D4212" w14:textId="77777777" w:rsidR="008503D2" w:rsidRDefault="008503D2" w:rsidP="008503D2">
      <w:pPr>
        <w:spacing w:after="0"/>
      </w:pPr>
    </w:p>
    <w:p w14:paraId="0B4C7CB7" w14:textId="77777777" w:rsidR="008503D2" w:rsidRDefault="008503D2" w:rsidP="008503D2">
      <w:pPr>
        <w:spacing w:after="0"/>
      </w:pPr>
    </w:p>
    <w:p w14:paraId="10593999" w14:textId="77777777" w:rsidR="008503D2" w:rsidRDefault="008503D2" w:rsidP="008503D2">
      <w:pPr>
        <w:spacing w:after="0"/>
      </w:pPr>
    </w:p>
    <w:p w14:paraId="4A035023" w14:textId="77777777" w:rsidR="008503D2" w:rsidRDefault="008503D2" w:rsidP="008503D2">
      <w:pPr>
        <w:spacing w:after="0"/>
      </w:pPr>
    </w:p>
    <w:p w14:paraId="7C263956" w14:textId="77777777" w:rsidR="008503D2" w:rsidRDefault="008503D2" w:rsidP="008503D2">
      <w:pPr>
        <w:spacing w:after="0"/>
      </w:pPr>
    </w:p>
    <w:p w14:paraId="61728449" w14:textId="77777777" w:rsidR="008503D2" w:rsidRDefault="008503D2" w:rsidP="008503D2">
      <w:pPr>
        <w:spacing w:after="0"/>
      </w:pPr>
    </w:p>
    <w:p w14:paraId="0149E207" w14:textId="77777777" w:rsidR="008503D2" w:rsidRDefault="008503D2" w:rsidP="008503D2">
      <w:pPr>
        <w:spacing w:after="0"/>
      </w:pPr>
    </w:p>
    <w:p w14:paraId="0A70E38A" w14:textId="77777777" w:rsidR="008503D2" w:rsidRDefault="008503D2" w:rsidP="008503D2">
      <w:pPr>
        <w:spacing w:after="0"/>
      </w:pPr>
    </w:p>
    <w:p w14:paraId="27D5D311" w14:textId="77777777" w:rsidR="008503D2" w:rsidRDefault="008503D2" w:rsidP="008503D2">
      <w:pPr>
        <w:spacing w:after="0"/>
      </w:pPr>
    </w:p>
    <w:p w14:paraId="510EFF6A" w14:textId="77777777" w:rsidR="008503D2" w:rsidRDefault="008503D2" w:rsidP="008503D2">
      <w:pPr>
        <w:keepNext/>
        <w:spacing w:after="0"/>
      </w:pPr>
      <w:r w:rsidRPr="00ED62DF">
        <w:rPr>
          <w:noProof/>
        </w:rPr>
        <w:drawing>
          <wp:inline distT="0" distB="0" distL="0" distR="0" wp14:anchorId="32F4DD2A" wp14:editId="48AD11D7">
            <wp:extent cx="5941060" cy="2456883"/>
            <wp:effectExtent l="0" t="0" r="2540" b="635"/>
            <wp:docPr id="501168614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1168614" name="Bilde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2456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96B99" w14:textId="2C5BF9AF" w:rsidR="008503D2" w:rsidRDefault="008503D2" w:rsidP="008503D2">
      <w:pPr>
        <w:pStyle w:val="Bildetekst"/>
      </w:pPr>
      <w:r>
        <w:t>Bilde hentet fra www.</w:t>
      </w:r>
      <w:r w:rsidR="00BC1A5F">
        <w:t>norgeskart</w:t>
      </w:r>
      <w:r w:rsidRPr="007C0641">
        <w:t>.no</w:t>
      </w:r>
    </w:p>
    <w:p w14:paraId="3251A5E6" w14:textId="77777777" w:rsidR="008503D2" w:rsidRDefault="008503D2" w:rsidP="008503D2">
      <w:pPr>
        <w:spacing w:after="0"/>
      </w:pPr>
    </w:p>
    <w:p w14:paraId="01562FD1" w14:textId="77777777" w:rsidR="008503D2" w:rsidRDefault="008503D2" w:rsidP="008503D2">
      <w:pPr>
        <w:spacing w:after="0"/>
      </w:pPr>
    </w:p>
    <w:p w14:paraId="62750E6F" w14:textId="77777777" w:rsidR="008503D2" w:rsidRDefault="008503D2" w:rsidP="008503D2">
      <w:pPr>
        <w:spacing w:after="0"/>
      </w:pPr>
    </w:p>
    <w:p w14:paraId="3FB7AA4B" w14:textId="77777777" w:rsidR="008503D2" w:rsidRDefault="008503D2" w:rsidP="008503D2">
      <w:pPr>
        <w:spacing w:after="0"/>
      </w:pPr>
    </w:p>
    <w:p w14:paraId="040CC8C1" w14:textId="77777777" w:rsidR="008503D2" w:rsidRDefault="008503D2" w:rsidP="008503D2">
      <w:pPr>
        <w:spacing w:after="0"/>
      </w:pPr>
    </w:p>
    <w:p w14:paraId="797E4EDB" w14:textId="344E7ED7" w:rsidR="008503D2" w:rsidRDefault="008503D2" w:rsidP="008503D2">
      <w:pPr>
        <w:spacing w:after="0"/>
      </w:pPr>
      <w:r w:rsidRPr="00ED62DF">
        <w:rPr>
          <w:rFonts w:cs="Arial"/>
          <w:sz w:val="32"/>
        </w:rPr>
        <w:t xml:space="preserve">Dato: </w:t>
      </w:r>
      <w:r w:rsidR="000337F6">
        <w:rPr>
          <w:rFonts w:cs="Arial"/>
          <w:sz w:val="32"/>
        </w:rPr>
        <w:t>07.05</w:t>
      </w:r>
      <w:r>
        <w:rPr>
          <w:rFonts w:cs="Arial"/>
          <w:sz w:val="32"/>
        </w:rPr>
        <w:t>.2026</w:t>
      </w:r>
      <w:r>
        <w:br w:type="page"/>
      </w:r>
    </w:p>
    <w:sdt>
      <w:sdtPr>
        <w:rPr>
          <w:rFonts w:eastAsia="Times New Roman" w:cs="Times New Roman"/>
          <w:b w:val="0"/>
          <w:bCs w:val="0"/>
          <w:caps w:val="0"/>
          <w:color w:val="auto"/>
          <w:sz w:val="22"/>
          <w:szCs w:val="22"/>
        </w:rPr>
        <w:id w:val="877361173"/>
        <w:docPartObj>
          <w:docPartGallery w:val="Table of Contents"/>
          <w:docPartUnique/>
        </w:docPartObj>
      </w:sdtPr>
      <w:sdtEndPr/>
      <w:sdtContent>
        <w:p w14:paraId="6872E328" w14:textId="46CE610E" w:rsidR="004E66EA" w:rsidRPr="00B5422A" w:rsidRDefault="0027106F" w:rsidP="00AE0D5E">
          <w:pPr>
            <w:pStyle w:val="Overskriftforinnholdsfortegnelse"/>
            <w:tabs>
              <w:tab w:val="left" w:pos="8857"/>
            </w:tabs>
          </w:pPr>
          <w:r>
            <w:rPr>
              <w:rFonts w:eastAsia="Times New Roman" w:cs="Times New Roman"/>
              <w:sz w:val="22"/>
              <w:szCs w:val="22"/>
            </w:rPr>
            <w:t xml:space="preserve">   </w:t>
          </w:r>
          <w:r w:rsidR="2A84E3E8">
            <w:t>Innhold</w:t>
          </w:r>
          <w:r w:rsidR="003A7E90">
            <w:tab/>
          </w:r>
        </w:p>
        <w:p w14:paraId="5A82C26D" w14:textId="1C82F3BE" w:rsidR="00C356ED" w:rsidRDefault="004E66EA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r w:rsidRPr="00B5422A">
            <w:rPr>
              <w:rFonts w:asciiTheme="majorHAnsi" w:hAnsiTheme="majorHAnsi" w:cstheme="minorHAnsi"/>
            </w:rPr>
            <w:fldChar w:fldCharType="begin"/>
          </w:r>
          <w:r w:rsidRPr="00B5422A">
            <w:rPr>
              <w:rFonts w:cstheme="minorHAnsi"/>
            </w:rPr>
            <w:instrText xml:space="preserve"> TOC \o "1-3" \h \z \u </w:instrText>
          </w:r>
          <w:r w:rsidRPr="00B5422A">
            <w:rPr>
              <w:rFonts w:asciiTheme="majorHAnsi" w:hAnsiTheme="majorHAnsi" w:cstheme="minorHAnsi"/>
            </w:rPr>
            <w:fldChar w:fldCharType="separate"/>
          </w:r>
          <w:hyperlink w:anchor="_Toc228280078" w:history="1">
            <w:r w:rsidR="00C356ED" w:rsidRPr="00191ED0">
              <w:rPr>
                <w:rStyle w:val="Hyperkobling"/>
                <w:noProof/>
              </w:rPr>
              <w:t>1</w:t>
            </w:r>
            <w:r w:rsidR="00C356ED"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C356ED" w:rsidRPr="00191ED0">
              <w:rPr>
                <w:rStyle w:val="Hyperkobling"/>
                <w:noProof/>
              </w:rPr>
              <w:t>Navn på konkurransen</w:t>
            </w:r>
            <w:r w:rsidR="00C356ED">
              <w:rPr>
                <w:noProof/>
                <w:webHidden/>
              </w:rPr>
              <w:tab/>
            </w:r>
            <w:r w:rsidR="00C356ED">
              <w:rPr>
                <w:noProof/>
                <w:webHidden/>
              </w:rPr>
              <w:fldChar w:fldCharType="begin"/>
            </w:r>
            <w:r w:rsidR="00C356ED">
              <w:rPr>
                <w:noProof/>
                <w:webHidden/>
              </w:rPr>
              <w:instrText xml:space="preserve"> PAGEREF _Toc228280078 \h </w:instrText>
            </w:r>
            <w:r w:rsidR="00C356ED">
              <w:rPr>
                <w:noProof/>
                <w:webHidden/>
              </w:rPr>
            </w:r>
            <w:r w:rsidR="00C356ED">
              <w:rPr>
                <w:noProof/>
                <w:webHidden/>
              </w:rPr>
              <w:fldChar w:fldCharType="separate"/>
            </w:r>
            <w:r w:rsidR="00C356ED">
              <w:rPr>
                <w:noProof/>
                <w:webHidden/>
              </w:rPr>
              <w:t>3</w:t>
            </w:r>
            <w:r w:rsidR="00C356ED">
              <w:rPr>
                <w:noProof/>
                <w:webHidden/>
              </w:rPr>
              <w:fldChar w:fldCharType="end"/>
            </w:r>
          </w:hyperlink>
        </w:p>
        <w:p w14:paraId="6569AAA2" w14:textId="77135649" w:rsidR="00C356ED" w:rsidRDefault="00C356ED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79" w:history="1">
            <w:r w:rsidRPr="00191ED0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LEVERANDØRENS kontaktinformasjon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C3FD4B" w14:textId="6B9AE9D2" w:rsidR="00C356ED" w:rsidRDefault="00C356ED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80" w:history="1">
            <w:r w:rsidRPr="00191ED0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Kvalifikasjonskrav og avvisningsgrunner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D8E40F" w14:textId="40A7172E" w:rsidR="00C356ED" w:rsidRDefault="00C356ED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81" w:history="1">
            <w:r w:rsidRPr="00191ED0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Støtte fra andre virksomheter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B20E07" w14:textId="27C226FE" w:rsidR="00C356ED" w:rsidRDefault="00C356ED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82" w:history="1">
            <w:r w:rsidRPr="00191ED0">
              <w:rPr>
                <w:rStyle w:val="Hyperkobling"/>
                <w:noProof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Forbehold og/eller avvik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1290A" w14:textId="6E6614C5" w:rsidR="00C356ED" w:rsidRDefault="00C356ED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83" w:history="1">
            <w:r w:rsidRPr="00191ED0">
              <w:rPr>
                <w:rStyle w:val="Hyperkobling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Tilbudssammendrag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204044" w14:textId="4035FD09" w:rsidR="00C356ED" w:rsidRDefault="00C356ED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84" w:history="1">
            <w:r w:rsidRPr="00191ED0">
              <w:rPr>
                <w:rStyle w:val="Hyperkobling"/>
                <w:noProof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Regningsarbeider (NS 8406)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E7686" w14:textId="13545738" w:rsidR="00C356ED" w:rsidRDefault="00C356ED">
          <w:pPr>
            <w:pStyle w:val="INNH3"/>
            <w:tabs>
              <w:tab w:val="left" w:pos="880"/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8280085" w:history="1">
            <w:r w:rsidRPr="00191ED0">
              <w:rPr>
                <w:rStyle w:val="Hyperkobling"/>
                <w:noProof/>
              </w:rPr>
              <w:t>7.1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Timearbeid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25DC68" w14:textId="6E59AC75" w:rsidR="00C356ED" w:rsidRDefault="00C356ED">
          <w:pPr>
            <w:pStyle w:val="INNH3"/>
            <w:tabs>
              <w:tab w:val="left" w:pos="880"/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8280086" w:history="1">
            <w:r w:rsidRPr="00191ED0">
              <w:rPr>
                <w:rStyle w:val="Hyperkobling"/>
                <w:noProof/>
              </w:rPr>
              <w:t>7.2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Materialer/tjenester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854092" w14:textId="286EF58A" w:rsidR="00C356ED" w:rsidRDefault="00C356ED">
          <w:pPr>
            <w:pStyle w:val="INNH3"/>
            <w:tabs>
              <w:tab w:val="left" w:pos="880"/>
              <w:tab w:val="right" w:leader="dot" w:pos="9629"/>
            </w:tabs>
            <w:rPr>
              <w:rFonts w:eastAsiaTheme="minorEastAsia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228280087" w:history="1">
            <w:r w:rsidRPr="00191ED0">
              <w:rPr>
                <w:rStyle w:val="Hyperkobling"/>
                <w:noProof/>
              </w:rPr>
              <w:t>7.3</w:t>
            </w:r>
            <w:r>
              <w:rPr>
                <w:rFonts w:eastAsiaTheme="minorEastAsia" w:cstheme="minorBidi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Underentreprenører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0B031E" w14:textId="627B5762" w:rsidR="00C356ED" w:rsidRDefault="00C356ED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88" w:history="1">
            <w:r w:rsidRPr="00191ED0">
              <w:rPr>
                <w:rStyle w:val="Hyperkobling"/>
                <w:noProof/>
              </w:rPr>
              <w:t>8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Sikkerhetsstillelse og forsikringer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838D30" w14:textId="57DF99B1" w:rsidR="00C356ED" w:rsidRDefault="00C356ED">
          <w:pPr>
            <w:pStyle w:val="INNH2"/>
            <w:tabs>
              <w:tab w:val="left" w:pos="44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89" w:history="1">
            <w:r w:rsidRPr="00191ED0">
              <w:rPr>
                <w:rStyle w:val="Hyperkobling"/>
                <w:noProof/>
              </w:rPr>
              <w:t>9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Eventuelle andre opplysninger om tilbudet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CC2482" w14:textId="0D3AB430" w:rsidR="00C356ED" w:rsidRDefault="00C356ED">
          <w:pPr>
            <w:pStyle w:val="INNH2"/>
            <w:tabs>
              <w:tab w:val="left" w:pos="660"/>
              <w:tab w:val="right" w:leader="dot" w:pos="9629"/>
            </w:tabs>
            <w:rPr>
              <w:rFonts w:eastAsiaTheme="minorEastAsia" w:cstheme="minorBidi"/>
              <w:b w:val="0"/>
              <w:bC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8280090" w:history="1">
            <w:r w:rsidRPr="00191ED0">
              <w:rPr>
                <w:rStyle w:val="Hyperkobling"/>
                <w:noProof/>
              </w:rPr>
              <w:t>10</w:t>
            </w:r>
            <w:r>
              <w:rPr>
                <w:rFonts w:eastAsiaTheme="minorEastAsia" w:cstheme="minorBidi"/>
                <w:b w:val="0"/>
                <w:bC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191ED0">
              <w:rPr>
                <w:rStyle w:val="Hyperkobling"/>
                <w:noProof/>
              </w:rPr>
              <w:t>LeVERANDØRENS underskrift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_Toc228280090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6C02B" w14:textId="74A1604C" w:rsidR="004E66EA" w:rsidRPr="00B5422A" w:rsidRDefault="004E66EA" w:rsidP="00FA087B">
          <w:r w:rsidRPr="00B5422A">
            <w:rPr>
              <w:rFonts w:cstheme="minorHAnsi"/>
              <w:b/>
              <w:bCs/>
              <w:caps/>
              <w:sz w:val="24"/>
              <w:szCs w:val="24"/>
            </w:rPr>
            <w:fldChar w:fldCharType="end"/>
          </w:r>
        </w:p>
      </w:sdtContent>
    </w:sdt>
    <w:p w14:paraId="00372AC9" w14:textId="77777777" w:rsidR="00B5422A" w:rsidRDefault="005F70C8" w:rsidP="00E32082">
      <w:r w:rsidRPr="00B5422A">
        <w:br w:type="page"/>
      </w:r>
    </w:p>
    <w:p w14:paraId="3176AFAF" w14:textId="0C3F8F11" w:rsidR="00577DBA" w:rsidRPr="001E4573" w:rsidRDefault="00577DBA" w:rsidP="001619D7">
      <w:pPr>
        <w:pStyle w:val="Overskrift2"/>
      </w:pPr>
      <w:bookmarkStart w:id="1" w:name="_Toc467690013"/>
      <w:bookmarkStart w:id="2" w:name="_Toc468219399"/>
      <w:bookmarkStart w:id="3" w:name="_Toc468289989"/>
      <w:bookmarkStart w:id="4" w:name="_Toc468292579"/>
      <w:bookmarkStart w:id="5" w:name="_Toc468292812"/>
      <w:bookmarkStart w:id="6" w:name="_Toc468361468"/>
      <w:bookmarkStart w:id="7" w:name="_Toc468702832"/>
      <w:bookmarkStart w:id="8" w:name="_Toc468703920"/>
      <w:bookmarkStart w:id="9" w:name="_Toc468704150"/>
      <w:bookmarkStart w:id="10" w:name="_Toc468797372"/>
      <w:bookmarkStart w:id="11" w:name="_Toc468797604"/>
      <w:bookmarkStart w:id="12" w:name="_Toc468797836"/>
      <w:bookmarkStart w:id="13" w:name="_Toc468957969"/>
      <w:bookmarkStart w:id="14" w:name="_Toc468958200"/>
      <w:bookmarkStart w:id="15" w:name="_Toc468958431"/>
      <w:bookmarkStart w:id="16" w:name="_Toc468958662"/>
      <w:bookmarkStart w:id="17" w:name="_Toc468967830"/>
      <w:bookmarkStart w:id="18" w:name="_Toc468968377"/>
      <w:bookmarkStart w:id="19" w:name="_Toc467690014"/>
      <w:bookmarkStart w:id="20" w:name="_Toc468219400"/>
      <w:bookmarkStart w:id="21" w:name="_Toc468289990"/>
      <w:bookmarkStart w:id="22" w:name="_Toc468292580"/>
      <w:bookmarkStart w:id="23" w:name="_Toc468292813"/>
      <w:bookmarkStart w:id="24" w:name="_Toc468361469"/>
      <w:bookmarkStart w:id="25" w:name="_Toc468702833"/>
      <w:bookmarkStart w:id="26" w:name="_Toc468703921"/>
      <w:bookmarkStart w:id="27" w:name="_Toc468704151"/>
      <w:bookmarkStart w:id="28" w:name="_Toc468797373"/>
      <w:bookmarkStart w:id="29" w:name="_Toc468797605"/>
      <w:bookmarkStart w:id="30" w:name="_Toc468797837"/>
      <w:bookmarkStart w:id="31" w:name="_Toc468957970"/>
      <w:bookmarkStart w:id="32" w:name="_Toc468958201"/>
      <w:bookmarkStart w:id="33" w:name="_Toc468958432"/>
      <w:bookmarkStart w:id="34" w:name="_Toc468958663"/>
      <w:bookmarkStart w:id="35" w:name="_Toc468967831"/>
      <w:bookmarkStart w:id="36" w:name="_Toc468968378"/>
      <w:bookmarkStart w:id="37" w:name="_Toc467690015"/>
      <w:bookmarkStart w:id="38" w:name="_Toc468219401"/>
      <w:bookmarkStart w:id="39" w:name="_Toc468289991"/>
      <w:bookmarkStart w:id="40" w:name="_Toc468292581"/>
      <w:bookmarkStart w:id="41" w:name="_Toc468292814"/>
      <w:bookmarkStart w:id="42" w:name="_Toc468361470"/>
      <w:bookmarkStart w:id="43" w:name="_Toc468702834"/>
      <w:bookmarkStart w:id="44" w:name="_Toc468703922"/>
      <w:bookmarkStart w:id="45" w:name="_Toc468704152"/>
      <w:bookmarkStart w:id="46" w:name="_Toc468797374"/>
      <w:bookmarkStart w:id="47" w:name="_Toc468797606"/>
      <w:bookmarkStart w:id="48" w:name="_Toc468797838"/>
      <w:bookmarkStart w:id="49" w:name="_Toc468957971"/>
      <w:bookmarkStart w:id="50" w:name="_Toc468958202"/>
      <w:bookmarkStart w:id="51" w:name="_Toc468958433"/>
      <w:bookmarkStart w:id="52" w:name="_Toc468958664"/>
      <w:bookmarkStart w:id="53" w:name="_Toc468967832"/>
      <w:bookmarkStart w:id="54" w:name="_Toc468968379"/>
      <w:bookmarkStart w:id="55" w:name="_Toc467690016"/>
      <w:bookmarkStart w:id="56" w:name="_Toc468219402"/>
      <w:bookmarkStart w:id="57" w:name="_Toc468289992"/>
      <w:bookmarkStart w:id="58" w:name="_Toc468292582"/>
      <w:bookmarkStart w:id="59" w:name="_Toc468292815"/>
      <w:bookmarkStart w:id="60" w:name="_Toc468361471"/>
      <w:bookmarkStart w:id="61" w:name="_Toc468702835"/>
      <w:bookmarkStart w:id="62" w:name="_Toc468703923"/>
      <w:bookmarkStart w:id="63" w:name="_Toc468704153"/>
      <w:bookmarkStart w:id="64" w:name="_Toc468797375"/>
      <w:bookmarkStart w:id="65" w:name="_Toc468797607"/>
      <w:bookmarkStart w:id="66" w:name="_Toc468797839"/>
      <w:bookmarkStart w:id="67" w:name="_Toc468957972"/>
      <w:bookmarkStart w:id="68" w:name="_Toc468958203"/>
      <w:bookmarkStart w:id="69" w:name="_Toc468958434"/>
      <w:bookmarkStart w:id="70" w:name="_Toc468958665"/>
      <w:bookmarkStart w:id="71" w:name="_Toc468967833"/>
      <w:bookmarkStart w:id="72" w:name="_Toc468968380"/>
      <w:bookmarkStart w:id="73" w:name="_Toc467690017"/>
      <w:bookmarkStart w:id="74" w:name="_Toc468219403"/>
      <w:bookmarkStart w:id="75" w:name="_Toc468289993"/>
      <w:bookmarkStart w:id="76" w:name="_Toc468292583"/>
      <w:bookmarkStart w:id="77" w:name="_Toc468292816"/>
      <w:bookmarkStart w:id="78" w:name="_Toc468361472"/>
      <w:bookmarkStart w:id="79" w:name="_Toc468702836"/>
      <w:bookmarkStart w:id="80" w:name="_Toc468703924"/>
      <w:bookmarkStart w:id="81" w:name="_Toc468704154"/>
      <w:bookmarkStart w:id="82" w:name="_Toc468797376"/>
      <w:bookmarkStart w:id="83" w:name="_Toc468797608"/>
      <w:bookmarkStart w:id="84" w:name="_Toc468797840"/>
      <w:bookmarkStart w:id="85" w:name="_Toc468957973"/>
      <w:bookmarkStart w:id="86" w:name="_Toc468958204"/>
      <w:bookmarkStart w:id="87" w:name="_Toc468958435"/>
      <w:bookmarkStart w:id="88" w:name="_Toc468958666"/>
      <w:bookmarkStart w:id="89" w:name="_Toc468967834"/>
      <w:bookmarkStart w:id="90" w:name="_Toc468968381"/>
      <w:bookmarkStart w:id="91" w:name="_Toc467690018"/>
      <w:bookmarkStart w:id="92" w:name="_Toc468219404"/>
      <w:bookmarkStart w:id="93" w:name="_Toc468289994"/>
      <w:bookmarkStart w:id="94" w:name="_Toc468292584"/>
      <w:bookmarkStart w:id="95" w:name="_Toc468292817"/>
      <w:bookmarkStart w:id="96" w:name="_Toc468361473"/>
      <w:bookmarkStart w:id="97" w:name="_Toc467690019"/>
      <w:bookmarkStart w:id="98" w:name="_Toc468219405"/>
      <w:bookmarkStart w:id="99" w:name="_Toc468289995"/>
      <w:bookmarkStart w:id="100" w:name="_Toc468292585"/>
      <w:bookmarkStart w:id="101" w:name="_Toc468292818"/>
      <w:bookmarkStart w:id="102" w:name="_Toc468361474"/>
      <w:bookmarkStart w:id="103" w:name="_Toc468702837"/>
      <w:bookmarkStart w:id="104" w:name="_Toc468703925"/>
      <w:bookmarkStart w:id="105" w:name="_Toc468704155"/>
      <w:bookmarkStart w:id="106" w:name="_Toc468797377"/>
      <w:bookmarkStart w:id="107" w:name="_Toc468797609"/>
      <w:bookmarkStart w:id="108" w:name="_Toc468797841"/>
      <w:bookmarkStart w:id="109" w:name="_Toc468957974"/>
      <w:bookmarkStart w:id="110" w:name="_Toc468958205"/>
      <w:bookmarkStart w:id="111" w:name="_Toc468958436"/>
      <w:bookmarkStart w:id="112" w:name="_Toc468958667"/>
      <w:bookmarkStart w:id="113" w:name="_Toc468967835"/>
      <w:bookmarkStart w:id="114" w:name="_Toc468968382"/>
      <w:bookmarkStart w:id="115" w:name="_Toc467690020"/>
      <w:bookmarkStart w:id="116" w:name="_Toc468219406"/>
      <w:bookmarkStart w:id="117" w:name="_Toc468289996"/>
      <w:bookmarkStart w:id="118" w:name="_Toc468292586"/>
      <w:bookmarkStart w:id="119" w:name="_Toc468292819"/>
      <w:bookmarkStart w:id="120" w:name="_Toc468361475"/>
      <w:bookmarkStart w:id="121" w:name="_Toc468702838"/>
      <w:bookmarkStart w:id="122" w:name="_Toc468703926"/>
      <w:bookmarkStart w:id="123" w:name="_Toc468704156"/>
      <w:bookmarkStart w:id="124" w:name="_Toc468797378"/>
      <w:bookmarkStart w:id="125" w:name="_Toc468797610"/>
      <w:bookmarkStart w:id="126" w:name="_Toc468797842"/>
      <w:bookmarkStart w:id="127" w:name="_Toc468957975"/>
      <w:bookmarkStart w:id="128" w:name="_Toc468958206"/>
      <w:bookmarkStart w:id="129" w:name="_Toc468958437"/>
      <w:bookmarkStart w:id="130" w:name="_Toc468958668"/>
      <w:bookmarkStart w:id="131" w:name="_Toc468967836"/>
      <w:bookmarkStart w:id="132" w:name="_Toc468968383"/>
      <w:bookmarkStart w:id="133" w:name="_Toc518300087"/>
      <w:bookmarkStart w:id="134" w:name="_Toc518300493"/>
      <w:bookmarkStart w:id="135" w:name="_Toc518300561"/>
      <w:bookmarkStart w:id="136" w:name="_Toc518304701"/>
      <w:bookmarkStart w:id="137" w:name="_Toc518304844"/>
      <w:bookmarkStart w:id="138" w:name="_Toc518304872"/>
      <w:bookmarkStart w:id="139" w:name="_Toc518305405"/>
      <w:bookmarkStart w:id="140" w:name="_Toc521403070"/>
      <w:bookmarkStart w:id="141" w:name="_Toc521668385"/>
      <w:bookmarkStart w:id="142" w:name="_Toc521668413"/>
      <w:bookmarkStart w:id="143" w:name="_Toc521921320"/>
      <w:bookmarkStart w:id="144" w:name="_Toc528754051"/>
      <w:bookmarkStart w:id="145" w:name="_Toc528754079"/>
      <w:bookmarkStart w:id="146" w:name="_Toc518300494"/>
      <w:bookmarkStart w:id="147" w:name="_Toc518300562"/>
      <w:bookmarkStart w:id="148" w:name="_Toc518304702"/>
      <w:bookmarkStart w:id="149" w:name="_Toc518304845"/>
      <w:bookmarkStart w:id="150" w:name="_Toc518304873"/>
      <w:bookmarkStart w:id="151" w:name="_Toc518305406"/>
      <w:bookmarkStart w:id="152" w:name="_Toc521403071"/>
      <w:bookmarkStart w:id="153" w:name="_Toc521668386"/>
      <w:bookmarkStart w:id="154" w:name="_Toc521668414"/>
      <w:bookmarkStart w:id="155" w:name="_Toc521921321"/>
      <w:bookmarkStart w:id="156" w:name="_Toc528754052"/>
      <w:bookmarkStart w:id="157" w:name="_Toc528754080"/>
      <w:bookmarkStart w:id="158" w:name="_Toc518300088"/>
      <w:bookmarkStart w:id="159" w:name="_Toc518300495"/>
      <w:bookmarkStart w:id="160" w:name="_Toc518300563"/>
      <w:bookmarkStart w:id="161" w:name="_Toc518304703"/>
      <w:bookmarkStart w:id="162" w:name="_Toc518304846"/>
      <w:bookmarkStart w:id="163" w:name="_Toc518304874"/>
      <w:bookmarkStart w:id="164" w:name="_Toc518305407"/>
      <w:bookmarkStart w:id="165" w:name="_Toc521403072"/>
      <w:bookmarkStart w:id="166" w:name="_Toc521668387"/>
      <w:bookmarkStart w:id="167" w:name="_Toc521668415"/>
      <w:bookmarkStart w:id="168" w:name="_Toc521921322"/>
      <w:bookmarkStart w:id="169" w:name="_Toc528754053"/>
      <w:bookmarkStart w:id="170" w:name="_Toc528754081"/>
      <w:bookmarkStart w:id="171" w:name="_Toc518300089"/>
      <w:bookmarkStart w:id="172" w:name="_Toc518300496"/>
      <w:bookmarkStart w:id="173" w:name="_Toc518300564"/>
      <w:bookmarkStart w:id="174" w:name="_Toc518304704"/>
      <w:bookmarkStart w:id="175" w:name="_Toc518304847"/>
      <w:bookmarkStart w:id="176" w:name="_Toc518304875"/>
      <w:bookmarkStart w:id="177" w:name="_Toc518305408"/>
      <w:bookmarkStart w:id="178" w:name="_Toc521403073"/>
      <w:bookmarkStart w:id="179" w:name="_Toc521668388"/>
      <w:bookmarkStart w:id="180" w:name="_Toc521668416"/>
      <w:bookmarkStart w:id="181" w:name="_Toc521921323"/>
      <w:bookmarkStart w:id="182" w:name="_Toc528754054"/>
      <w:bookmarkStart w:id="183" w:name="_Toc528754082"/>
      <w:bookmarkStart w:id="184" w:name="_Toc518300090"/>
      <w:bookmarkStart w:id="185" w:name="_Toc518300497"/>
      <w:bookmarkStart w:id="186" w:name="_Toc518300565"/>
      <w:bookmarkStart w:id="187" w:name="_Toc518304705"/>
      <w:bookmarkStart w:id="188" w:name="_Toc518304848"/>
      <w:bookmarkStart w:id="189" w:name="_Toc518304876"/>
      <w:bookmarkStart w:id="190" w:name="_Toc518305409"/>
      <w:bookmarkStart w:id="191" w:name="_Toc521403074"/>
      <w:bookmarkStart w:id="192" w:name="_Toc521668389"/>
      <w:bookmarkStart w:id="193" w:name="_Toc521668417"/>
      <w:bookmarkStart w:id="194" w:name="_Toc521921324"/>
      <w:bookmarkStart w:id="195" w:name="_Toc528754055"/>
      <w:bookmarkStart w:id="196" w:name="_Toc528754083"/>
      <w:bookmarkStart w:id="197" w:name="_Toc518300091"/>
      <w:bookmarkStart w:id="198" w:name="_Toc518300498"/>
      <w:bookmarkStart w:id="199" w:name="_Toc518300566"/>
      <w:bookmarkStart w:id="200" w:name="_Toc518304706"/>
      <w:bookmarkStart w:id="201" w:name="_Toc518304849"/>
      <w:bookmarkStart w:id="202" w:name="_Toc518304877"/>
      <w:bookmarkStart w:id="203" w:name="_Toc518305410"/>
      <w:bookmarkStart w:id="204" w:name="_Toc521403075"/>
      <w:bookmarkStart w:id="205" w:name="_Toc521668390"/>
      <w:bookmarkStart w:id="206" w:name="_Toc521668418"/>
      <w:bookmarkStart w:id="207" w:name="_Toc521921325"/>
      <w:bookmarkStart w:id="208" w:name="_Toc528754056"/>
      <w:bookmarkStart w:id="209" w:name="_Toc528754084"/>
      <w:bookmarkStart w:id="210" w:name="_Toc518300092"/>
      <w:bookmarkStart w:id="211" w:name="_Toc518300499"/>
      <w:bookmarkStart w:id="212" w:name="_Toc518300567"/>
      <w:bookmarkStart w:id="213" w:name="_Toc518304707"/>
      <w:bookmarkStart w:id="214" w:name="_Toc518304850"/>
      <w:bookmarkStart w:id="215" w:name="_Toc518304878"/>
      <w:bookmarkStart w:id="216" w:name="_Toc518305411"/>
      <w:bookmarkStart w:id="217" w:name="_Toc521403076"/>
      <w:bookmarkStart w:id="218" w:name="_Toc521668391"/>
      <w:bookmarkStart w:id="219" w:name="_Toc521668419"/>
      <w:bookmarkStart w:id="220" w:name="_Toc521921326"/>
      <w:bookmarkStart w:id="221" w:name="_Toc528754057"/>
      <w:bookmarkStart w:id="222" w:name="_Toc528754085"/>
      <w:bookmarkStart w:id="223" w:name="_Toc518300093"/>
      <w:bookmarkStart w:id="224" w:name="_Toc518300500"/>
      <w:bookmarkStart w:id="225" w:name="_Toc518300568"/>
      <w:bookmarkStart w:id="226" w:name="_Toc518304708"/>
      <w:bookmarkStart w:id="227" w:name="_Toc518304851"/>
      <w:bookmarkStart w:id="228" w:name="_Toc518304879"/>
      <w:bookmarkStart w:id="229" w:name="_Toc518305412"/>
      <w:bookmarkStart w:id="230" w:name="_Toc521403077"/>
      <w:bookmarkStart w:id="231" w:name="_Toc521668392"/>
      <w:bookmarkStart w:id="232" w:name="_Toc521668420"/>
      <w:bookmarkStart w:id="233" w:name="_Toc521921327"/>
      <w:bookmarkStart w:id="234" w:name="_Toc528754058"/>
      <w:bookmarkStart w:id="235" w:name="_Toc528754086"/>
      <w:bookmarkStart w:id="236" w:name="_Toc518300094"/>
      <w:bookmarkStart w:id="237" w:name="_Toc518300501"/>
      <w:bookmarkStart w:id="238" w:name="_Toc518300569"/>
      <w:bookmarkStart w:id="239" w:name="_Toc518304709"/>
      <w:bookmarkStart w:id="240" w:name="_Toc518304852"/>
      <w:bookmarkStart w:id="241" w:name="_Toc518304880"/>
      <w:bookmarkStart w:id="242" w:name="_Toc518305413"/>
      <w:bookmarkStart w:id="243" w:name="_Toc521403078"/>
      <w:bookmarkStart w:id="244" w:name="_Toc521668393"/>
      <w:bookmarkStart w:id="245" w:name="_Toc521668421"/>
      <w:bookmarkStart w:id="246" w:name="_Toc521921328"/>
      <w:bookmarkStart w:id="247" w:name="_Toc528754059"/>
      <w:bookmarkStart w:id="248" w:name="_Toc528754087"/>
      <w:bookmarkStart w:id="249" w:name="_Toc518300095"/>
      <w:bookmarkStart w:id="250" w:name="_Toc518300502"/>
      <w:bookmarkStart w:id="251" w:name="_Toc518300570"/>
      <w:bookmarkStart w:id="252" w:name="_Toc518304710"/>
      <w:bookmarkStart w:id="253" w:name="_Toc518304853"/>
      <w:bookmarkStart w:id="254" w:name="_Toc518304881"/>
      <w:bookmarkStart w:id="255" w:name="_Toc518305414"/>
      <w:bookmarkStart w:id="256" w:name="_Toc521403079"/>
      <w:bookmarkStart w:id="257" w:name="_Toc521668394"/>
      <w:bookmarkStart w:id="258" w:name="_Toc521668422"/>
      <w:bookmarkStart w:id="259" w:name="_Toc521921329"/>
      <w:bookmarkStart w:id="260" w:name="_Toc528754060"/>
      <w:bookmarkStart w:id="261" w:name="_Toc528754088"/>
      <w:bookmarkStart w:id="262" w:name="_Toc518300096"/>
      <w:bookmarkStart w:id="263" w:name="_Toc518300503"/>
      <w:bookmarkStart w:id="264" w:name="_Toc518300571"/>
      <w:bookmarkStart w:id="265" w:name="_Toc518304711"/>
      <w:bookmarkStart w:id="266" w:name="_Toc518304854"/>
      <w:bookmarkStart w:id="267" w:name="_Toc518304882"/>
      <w:bookmarkStart w:id="268" w:name="_Toc518305415"/>
      <w:bookmarkStart w:id="269" w:name="_Toc521403080"/>
      <w:bookmarkStart w:id="270" w:name="_Toc521668395"/>
      <w:bookmarkStart w:id="271" w:name="_Toc521668423"/>
      <w:bookmarkStart w:id="272" w:name="_Toc521921330"/>
      <w:bookmarkStart w:id="273" w:name="_Toc528754061"/>
      <w:bookmarkStart w:id="274" w:name="_Toc528754089"/>
      <w:bookmarkStart w:id="275" w:name="_Toc518300097"/>
      <w:bookmarkStart w:id="276" w:name="_Toc518300504"/>
      <w:bookmarkStart w:id="277" w:name="_Toc518300572"/>
      <w:bookmarkStart w:id="278" w:name="_Toc518304712"/>
      <w:bookmarkStart w:id="279" w:name="_Toc518304855"/>
      <w:bookmarkStart w:id="280" w:name="_Toc518304883"/>
      <w:bookmarkStart w:id="281" w:name="_Toc518305416"/>
      <w:bookmarkStart w:id="282" w:name="_Toc521403081"/>
      <w:bookmarkStart w:id="283" w:name="_Toc521668396"/>
      <w:bookmarkStart w:id="284" w:name="_Toc521668424"/>
      <w:bookmarkStart w:id="285" w:name="_Toc521921331"/>
      <w:bookmarkStart w:id="286" w:name="_Toc528754062"/>
      <w:bookmarkStart w:id="287" w:name="_Toc528754090"/>
      <w:bookmarkStart w:id="288" w:name="_Toc518300098"/>
      <w:bookmarkStart w:id="289" w:name="_Toc518300505"/>
      <w:bookmarkStart w:id="290" w:name="_Toc518300573"/>
      <w:bookmarkStart w:id="291" w:name="_Toc518304713"/>
      <w:bookmarkStart w:id="292" w:name="_Toc518304856"/>
      <w:bookmarkStart w:id="293" w:name="_Toc518304884"/>
      <w:bookmarkStart w:id="294" w:name="_Toc518305417"/>
      <w:bookmarkStart w:id="295" w:name="_Toc521403082"/>
      <w:bookmarkStart w:id="296" w:name="_Toc521668397"/>
      <w:bookmarkStart w:id="297" w:name="_Toc521668425"/>
      <w:bookmarkStart w:id="298" w:name="_Toc521921332"/>
      <w:bookmarkStart w:id="299" w:name="_Toc528754063"/>
      <w:bookmarkStart w:id="300" w:name="_Toc528754091"/>
      <w:bookmarkStart w:id="301" w:name="_Toc160778520"/>
      <w:bookmarkStart w:id="302" w:name="_Toc228280078"/>
      <w:bookmarkStart w:id="303" w:name="_Toc3077280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r>
        <w:lastRenderedPageBreak/>
        <w:t>Navn på konkurransen</w:t>
      </w:r>
      <w:bookmarkEnd w:id="301"/>
      <w:bookmarkEnd w:id="302"/>
    </w:p>
    <w:p w14:paraId="313E9F5F" w14:textId="77777777" w:rsidR="00577DBA" w:rsidRDefault="00577DBA" w:rsidP="00577DBA">
      <w:pPr>
        <w:spacing w:after="0"/>
        <w:rPr>
          <w:i/>
        </w:rPr>
      </w:pPr>
    </w:p>
    <w:p w14:paraId="0C9FBCB4" w14:textId="290918C9" w:rsidR="00577DBA" w:rsidRPr="00231B54" w:rsidRDefault="008503D2" w:rsidP="00577DBA">
      <w:pPr>
        <w:spacing w:after="0"/>
      </w:pPr>
      <w:r>
        <w:t>Strømperenovering – Skien kommune</w:t>
      </w:r>
      <w:r w:rsidR="00A0125F">
        <w:t xml:space="preserve"> </w:t>
      </w:r>
    </w:p>
    <w:p w14:paraId="6A32E4E5" w14:textId="60C1842B" w:rsidR="00577DBA" w:rsidRDefault="007765A0" w:rsidP="001619D7">
      <w:pPr>
        <w:pStyle w:val="Overskrift2"/>
      </w:pPr>
      <w:bookmarkStart w:id="304" w:name="_Toc160778521"/>
      <w:bookmarkStart w:id="305" w:name="_Toc228280079"/>
      <w:r>
        <w:t>LEVERANDØRENS</w:t>
      </w:r>
      <w:r w:rsidR="00577DBA">
        <w:t xml:space="preserve"> kontaktinformasjon</w:t>
      </w:r>
      <w:bookmarkEnd w:id="304"/>
      <w:bookmarkEnd w:id="305"/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577DBA" w14:paraId="76F54AE5" w14:textId="77777777" w:rsidTr="005841EE">
        <w:tc>
          <w:tcPr>
            <w:tcW w:w="2835" w:type="dxa"/>
            <w:vAlign w:val="bottom"/>
          </w:tcPr>
          <w:p w14:paraId="60C3444E" w14:textId="5CDCD723" w:rsidR="00577DBA" w:rsidRDefault="00577DBA" w:rsidP="005841EE">
            <w:pPr>
              <w:spacing w:before="240" w:after="0"/>
            </w:pPr>
            <w:r>
              <w:t>Firma:</w:t>
            </w:r>
          </w:p>
        </w:tc>
        <w:tc>
          <w:tcPr>
            <w:tcW w:w="5387" w:type="dxa"/>
            <w:tcBorders>
              <w:bottom w:val="dotted" w:sz="4" w:space="0" w:color="auto"/>
            </w:tcBorders>
          </w:tcPr>
          <w:p w14:paraId="3E20449F" w14:textId="2D59338F" w:rsidR="005841EE" w:rsidRDefault="005841EE" w:rsidP="005841EE">
            <w:pPr>
              <w:spacing w:before="240" w:after="0"/>
            </w:pPr>
          </w:p>
        </w:tc>
      </w:tr>
      <w:tr w:rsidR="00577DBA" w14:paraId="1FD6660B" w14:textId="77777777" w:rsidTr="005841EE">
        <w:tc>
          <w:tcPr>
            <w:tcW w:w="2835" w:type="dxa"/>
            <w:vAlign w:val="bottom"/>
          </w:tcPr>
          <w:p w14:paraId="3B4729CE" w14:textId="468F2205" w:rsidR="00577DBA" w:rsidRDefault="00577DBA" w:rsidP="005841EE">
            <w:pPr>
              <w:spacing w:before="240" w:after="0"/>
            </w:pPr>
            <w:proofErr w:type="spellStart"/>
            <w:r>
              <w:t>Organisasjonsnr</w:t>
            </w:r>
            <w:proofErr w:type="spellEnd"/>
            <w:r>
              <w:t>.: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341B8BFE" w14:textId="77777777" w:rsidR="00577DBA" w:rsidRDefault="00577DBA" w:rsidP="005841EE">
            <w:pPr>
              <w:spacing w:before="240" w:after="0"/>
            </w:pPr>
          </w:p>
        </w:tc>
      </w:tr>
      <w:tr w:rsidR="00577DBA" w14:paraId="6F2A18DA" w14:textId="77777777" w:rsidTr="005841EE">
        <w:tc>
          <w:tcPr>
            <w:tcW w:w="2835" w:type="dxa"/>
            <w:vAlign w:val="bottom"/>
          </w:tcPr>
          <w:p w14:paraId="7F157481" w14:textId="362D1B22" w:rsidR="00577DBA" w:rsidRDefault="00577DBA" w:rsidP="005841EE">
            <w:pPr>
              <w:spacing w:before="240" w:after="0"/>
            </w:pPr>
            <w:r>
              <w:t>Adresse: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75238820" w14:textId="77777777" w:rsidR="00577DBA" w:rsidRDefault="00577DBA" w:rsidP="005841EE">
            <w:pPr>
              <w:spacing w:before="240" w:after="0"/>
            </w:pPr>
          </w:p>
        </w:tc>
      </w:tr>
      <w:tr w:rsidR="00577DBA" w14:paraId="6D325F81" w14:textId="77777777" w:rsidTr="005841EE">
        <w:tc>
          <w:tcPr>
            <w:tcW w:w="2835" w:type="dxa"/>
            <w:vAlign w:val="bottom"/>
          </w:tcPr>
          <w:p w14:paraId="3D084C52" w14:textId="6B59E1E9" w:rsidR="00577DBA" w:rsidRDefault="00577DBA" w:rsidP="005841EE">
            <w:pPr>
              <w:spacing w:before="240" w:after="0"/>
            </w:pPr>
            <w:r>
              <w:t>Leverandørs representant: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0264B9A3" w14:textId="77777777" w:rsidR="00577DBA" w:rsidRDefault="00577DBA" w:rsidP="005841EE">
            <w:pPr>
              <w:spacing w:before="240" w:after="0"/>
            </w:pPr>
          </w:p>
        </w:tc>
      </w:tr>
      <w:tr w:rsidR="00577DBA" w14:paraId="6B7DB2EA" w14:textId="77777777" w:rsidTr="005841EE">
        <w:tc>
          <w:tcPr>
            <w:tcW w:w="2835" w:type="dxa"/>
            <w:vAlign w:val="bottom"/>
          </w:tcPr>
          <w:p w14:paraId="4086C809" w14:textId="66D8ED7B" w:rsidR="00577DBA" w:rsidRDefault="00577DBA" w:rsidP="005841EE">
            <w:pPr>
              <w:spacing w:before="240" w:after="0"/>
              <w:ind w:left="720"/>
            </w:pPr>
            <w:r>
              <w:t>Navn: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0DB4C888" w14:textId="5CB1CD98" w:rsidR="005841EE" w:rsidRDefault="005841EE" w:rsidP="005841EE">
            <w:pPr>
              <w:spacing w:before="240" w:after="0"/>
            </w:pPr>
          </w:p>
        </w:tc>
      </w:tr>
      <w:tr w:rsidR="00577DBA" w14:paraId="3AD5B0EB" w14:textId="77777777" w:rsidTr="005841EE">
        <w:tc>
          <w:tcPr>
            <w:tcW w:w="2835" w:type="dxa"/>
            <w:vAlign w:val="bottom"/>
          </w:tcPr>
          <w:p w14:paraId="5045ACF9" w14:textId="6CF1AAAF" w:rsidR="00577DBA" w:rsidRDefault="00577DBA" w:rsidP="005841EE">
            <w:pPr>
              <w:spacing w:before="240" w:after="0"/>
              <w:ind w:left="720"/>
            </w:pPr>
            <w:r>
              <w:t>E-post: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1C09B0F0" w14:textId="77777777" w:rsidR="00577DBA" w:rsidRDefault="00577DBA" w:rsidP="005841EE">
            <w:pPr>
              <w:spacing w:before="240" w:after="0"/>
            </w:pPr>
          </w:p>
        </w:tc>
      </w:tr>
      <w:tr w:rsidR="00577DBA" w14:paraId="22D51D25" w14:textId="77777777" w:rsidTr="005841EE">
        <w:tc>
          <w:tcPr>
            <w:tcW w:w="2835" w:type="dxa"/>
            <w:vAlign w:val="bottom"/>
          </w:tcPr>
          <w:p w14:paraId="32F0F705" w14:textId="4E3574B4" w:rsidR="00577DBA" w:rsidRDefault="00577DBA" w:rsidP="005841EE">
            <w:pPr>
              <w:spacing w:before="240" w:after="0"/>
              <w:ind w:left="720"/>
            </w:pPr>
            <w:r>
              <w:t>Telefon:</w:t>
            </w:r>
          </w:p>
        </w:tc>
        <w:tc>
          <w:tcPr>
            <w:tcW w:w="5387" w:type="dxa"/>
            <w:tcBorders>
              <w:top w:val="dotted" w:sz="4" w:space="0" w:color="auto"/>
              <w:bottom w:val="dotted" w:sz="4" w:space="0" w:color="auto"/>
            </w:tcBorders>
          </w:tcPr>
          <w:p w14:paraId="614157E0" w14:textId="77777777" w:rsidR="00577DBA" w:rsidRDefault="00577DBA" w:rsidP="005841EE">
            <w:pPr>
              <w:spacing w:before="240" w:after="0"/>
            </w:pPr>
          </w:p>
        </w:tc>
      </w:tr>
    </w:tbl>
    <w:p w14:paraId="6FBBE74B" w14:textId="24CA749B" w:rsidR="00577DBA" w:rsidRDefault="00577DBA" w:rsidP="00577DBA">
      <w:pPr>
        <w:rPr>
          <w:b/>
          <w:u w:val="single"/>
        </w:rPr>
      </w:pPr>
    </w:p>
    <w:p w14:paraId="16A5248E" w14:textId="77777777" w:rsidR="00577DBA" w:rsidRPr="001E4573" w:rsidRDefault="00577DBA" w:rsidP="001619D7">
      <w:pPr>
        <w:pStyle w:val="Overskrift2"/>
      </w:pPr>
      <w:bookmarkStart w:id="306" w:name="_Toc160778522"/>
      <w:bookmarkStart w:id="307" w:name="_Toc228280080"/>
      <w:r w:rsidRPr="001E4573">
        <w:t>Kvalifikasjonskrav og avvisningsgrunner</w:t>
      </w:r>
      <w:bookmarkEnd w:id="306"/>
      <w:bookmarkEnd w:id="307"/>
    </w:p>
    <w:p w14:paraId="58781C3F" w14:textId="1A514116" w:rsidR="00577DBA" w:rsidRPr="001E4573" w:rsidRDefault="00577DBA" w:rsidP="00577DBA">
      <w:r w:rsidRPr="001E4573">
        <w:t xml:space="preserve">Det bekreftes at leverandøren </w:t>
      </w:r>
      <w:r>
        <w:t xml:space="preserve">(evt. med støtte fra andre virksomheter) </w:t>
      </w:r>
      <w:r w:rsidRPr="001E4573">
        <w:t>oppfyller kvalifikasjonskravene i pkt. 5</w:t>
      </w:r>
      <w:r w:rsidR="00AA52DA">
        <w:t xml:space="preserve"> i konkurransebeskrivelsen</w:t>
      </w:r>
      <w:r w:rsidRPr="001E4573">
        <w:t xml:space="preserve">. </w:t>
      </w:r>
    </w:p>
    <w:p w14:paraId="12E093BA" w14:textId="43D9877E" w:rsidR="00577DBA" w:rsidRDefault="00577DBA" w:rsidP="00577DBA">
      <w:pPr>
        <w:tabs>
          <w:tab w:val="right" w:pos="9072"/>
        </w:tabs>
      </w:pPr>
      <w:r w:rsidRPr="001E4573">
        <w:t>Det bekreftes at det ikke foreligger avvisningsgrunner</w:t>
      </w:r>
      <w:r w:rsidR="008503D2">
        <w:t xml:space="preserve"> etter forsyningsforskriften.</w:t>
      </w:r>
      <w:r>
        <w:tab/>
      </w:r>
    </w:p>
    <w:p w14:paraId="4C8FFD31" w14:textId="77777777" w:rsidR="00577DBA" w:rsidRDefault="00577DBA" w:rsidP="001619D7">
      <w:pPr>
        <w:pStyle w:val="Overskrift2"/>
      </w:pPr>
      <w:bookmarkStart w:id="308" w:name="_Toc160778523"/>
      <w:bookmarkStart w:id="309" w:name="_Toc228280081"/>
      <w:r>
        <w:t>Støtte fra andre virksomheter</w:t>
      </w:r>
      <w:bookmarkEnd w:id="308"/>
      <w:bookmarkEnd w:id="309"/>
    </w:p>
    <w:p w14:paraId="20FC1BB5" w14:textId="309BA5F2" w:rsidR="00577DBA" w:rsidRDefault="00577DBA" w:rsidP="00577DBA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spacing w:val="-2"/>
        </w:rPr>
      </w:pPr>
      <w:r w:rsidRPr="00F255B9">
        <w:rPr>
          <w:spacing w:val="-2"/>
        </w:rPr>
        <w:t xml:space="preserve">Leverandøren </w:t>
      </w:r>
      <w:r>
        <w:rPr>
          <w:spacing w:val="-2"/>
        </w:rPr>
        <w:t>støtter seg på andre virksomheter for å oppfylle kvalifikasjonskravene i konkurransen</w:t>
      </w:r>
      <w:r w:rsidR="000F779B">
        <w:rPr>
          <w:spacing w:val="-2"/>
        </w:rPr>
        <w:t>.</w:t>
      </w:r>
    </w:p>
    <w:p w14:paraId="02BFA65B" w14:textId="77777777" w:rsidR="00577DBA" w:rsidRDefault="00577DBA" w:rsidP="00577DBA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spacing w:val="-2"/>
        </w:rPr>
      </w:pPr>
    </w:p>
    <w:p w14:paraId="0D5D9BFF" w14:textId="77777777" w:rsidR="00577DBA" w:rsidRPr="001E4573" w:rsidRDefault="00577DBA" w:rsidP="00577DBA">
      <w:pPr>
        <w:autoSpaceDE w:val="0"/>
        <w:autoSpaceDN w:val="0"/>
        <w:adjustRightInd w:val="0"/>
        <w:spacing w:after="0"/>
        <w:ind w:firstLine="708"/>
        <w:rPr>
          <w:spacing w:val="-2"/>
        </w:rPr>
      </w:pPr>
      <w:r w:rsidRPr="001E4573"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24AFC74" wp14:editId="32D572A8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238125" cy="180975"/>
                <wp:effectExtent l="0" t="0" r="28575" b="28575"/>
                <wp:wrapNone/>
                <wp:docPr id="1" name="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4A2761" w14:textId="77777777" w:rsidR="00EF77B5" w:rsidRDefault="00EF77B5" w:rsidP="00EF77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4AFC74" id="Rektangel 1" o:spid="_x0000_s1026" style="position:absolute;left:0;text-align:left;margin-left:0;margin-top:.1pt;width:18.75pt;height:14.2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" filled="f" strokecolor="black [3213]" strokeweight=".25pt">
                <v:textbox>
                  <w:txbxContent>
                    <w:p w14:paraId="374A2761" w14:textId="77777777" w:rsidR="00EF77B5" w:rsidRDefault="00EF77B5" w:rsidP="00EF77B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pacing w:val="-2"/>
        </w:rPr>
        <w:t>Nei</w:t>
      </w:r>
      <w:r w:rsidRPr="001E4573">
        <w:rPr>
          <w:spacing w:val="-2"/>
        </w:rPr>
        <w:t xml:space="preserve"> (sett kryss)</w:t>
      </w:r>
      <w:r w:rsidRPr="001E4573">
        <w:rPr>
          <w:spacing w:val="-2"/>
        </w:rPr>
        <w:tab/>
      </w:r>
      <w:r w:rsidRPr="001E4573">
        <w:rPr>
          <w:spacing w:val="-2"/>
        </w:rPr>
        <w:tab/>
      </w:r>
      <w:r w:rsidRPr="001E4573">
        <w:rPr>
          <w:spacing w:val="-2"/>
        </w:rPr>
        <w:tab/>
      </w:r>
      <w:r w:rsidRPr="001E4573">
        <w:rPr>
          <w:spacing w:val="-2"/>
        </w:rPr>
        <w:tab/>
      </w:r>
    </w:p>
    <w:p w14:paraId="5B363C2F" w14:textId="77777777" w:rsidR="00577DBA" w:rsidRPr="001E4573" w:rsidRDefault="00577DBA" w:rsidP="00577DBA">
      <w:pPr>
        <w:autoSpaceDE w:val="0"/>
        <w:autoSpaceDN w:val="0"/>
        <w:adjustRightInd w:val="0"/>
        <w:spacing w:after="0"/>
        <w:rPr>
          <w:spacing w:val="-2"/>
        </w:rPr>
      </w:pPr>
    </w:p>
    <w:p w14:paraId="4AAFD0E8" w14:textId="53DF1206" w:rsidR="00577DBA" w:rsidRDefault="00577DBA" w:rsidP="00577DBA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spacing w:val="-2"/>
        </w:rPr>
      </w:pPr>
      <w:r w:rsidRPr="001E4573"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D26CD83" wp14:editId="46C44A50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238125" cy="180975"/>
                <wp:effectExtent l="0" t="0" r="28575" b="28575"/>
                <wp:wrapNone/>
                <wp:docPr id="2" name="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5CAF77" w14:textId="77777777" w:rsidR="00EF77B5" w:rsidRDefault="00EF77B5" w:rsidP="00EF77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26CD83" id="Rektangel 2" o:spid="_x0000_s1027" style="position:absolute;left:0;text-align:left;margin-left:0;margin-top:.6pt;width:18.75pt;height:14.25pt;z-index:25165824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" filled="f" strokecolor="black [3213]" strokeweight=".25pt">
                <v:textbox>
                  <w:txbxContent>
                    <w:p w14:paraId="685CAF77" w14:textId="77777777" w:rsidR="00EF77B5" w:rsidRDefault="00EF77B5" w:rsidP="00EF77B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pacing w:val="-2"/>
        </w:rPr>
        <w:t>Ja (sett kryss og</w:t>
      </w:r>
      <w:r w:rsidR="00162FFE">
        <w:rPr>
          <w:spacing w:val="-2"/>
        </w:rPr>
        <w:t xml:space="preserve"> angi navn på underleverandør</w:t>
      </w:r>
      <w:r>
        <w:rPr>
          <w:spacing w:val="-2"/>
        </w:rPr>
        <w:t>(er)</w:t>
      </w:r>
      <w:r w:rsidR="00162FFE">
        <w:rPr>
          <w:spacing w:val="-2"/>
        </w:rPr>
        <w:t xml:space="preserve"> i tabell nedenfor</w:t>
      </w:r>
      <w:r w:rsidR="00F0080E">
        <w:rPr>
          <w:spacing w:val="-2"/>
        </w:rPr>
        <w:t>, bruk eventuel</w:t>
      </w:r>
      <w:r w:rsidR="008503D2">
        <w:rPr>
          <w:spacing w:val="-2"/>
        </w:rPr>
        <w:t>t</w:t>
      </w:r>
      <w:r w:rsidR="00F0080E">
        <w:rPr>
          <w:spacing w:val="-2"/>
        </w:rPr>
        <w:t xml:space="preserve"> eget vedlegg for mer plass</w:t>
      </w:r>
      <w:r>
        <w:rPr>
          <w:spacing w:val="-2"/>
        </w:rPr>
        <w:t>)</w:t>
      </w:r>
      <w:r w:rsidR="00162FFE">
        <w:rPr>
          <w:spacing w:val="-2"/>
        </w:rPr>
        <w:t>:</w:t>
      </w:r>
    </w:p>
    <w:p w14:paraId="4F58D320" w14:textId="10B29D93" w:rsidR="00162FFE" w:rsidRDefault="00162FFE" w:rsidP="00577DBA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spacing w:val="-2"/>
        </w:rPr>
      </w:pPr>
    </w:p>
    <w:tbl>
      <w:tblPr>
        <w:tblW w:w="81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5"/>
        <w:gridCol w:w="4447"/>
      </w:tblGrid>
      <w:tr w:rsidR="00162FFE" w:rsidRPr="007F2CA0" w14:paraId="70B532CF" w14:textId="77777777" w:rsidTr="00162FFE">
        <w:trPr>
          <w:trHeight w:val="624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16AAC31" w14:textId="77777777" w:rsidR="00162FFE" w:rsidRPr="007F2CA0" w:rsidRDefault="00162FFE" w:rsidP="00162FFE">
            <w:pPr>
              <w:keepNext/>
              <w:keepLines/>
              <w:rPr>
                <w:b/>
                <w:color w:val="000000"/>
              </w:rPr>
            </w:pPr>
            <w:r w:rsidRPr="007F2CA0">
              <w:rPr>
                <w:b/>
                <w:color w:val="000000"/>
              </w:rPr>
              <w:t>Fagområde</w:t>
            </w: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5CA1BB" w14:textId="77777777" w:rsidR="00162FFE" w:rsidRPr="007F2CA0" w:rsidRDefault="00162FFE" w:rsidP="00162FFE">
            <w:pPr>
              <w:keepNext/>
              <w:keepLines/>
              <w:rPr>
                <w:b/>
                <w:color w:val="000000"/>
              </w:rPr>
            </w:pPr>
            <w:r w:rsidRPr="007F2CA0">
              <w:rPr>
                <w:b/>
                <w:color w:val="000000"/>
              </w:rPr>
              <w:t>Firmanavn</w:t>
            </w:r>
          </w:p>
        </w:tc>
      </w:tr>
      <w:tr w:rsidR="0043189C" w:rsidRPr="007F2CA0" w14:paraId="5ED61A28" w14:textId="77777777" w:rsidTr="00162FF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5B88" w14:textId="425FC942" w:rsidR="0043189C" w:rsidRPr="00992382" w:rsidRDefault="0043189C" w:rsidP="00162FFE">
            <w:pPr>
              <w:spacing w:before="240"/>
              <w:rPr>
                <w:color w:val="00000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D3DBB" w14:textId="77777777" w:rsidR="0043189C" w:rsidRPr="007F2CA0" w:rsidRDefault="0043189C" w:rsidP="00162FFE">
            <w:pPr>
              <w:spacing w:before="240"/>
              <w:rPr>
                <w:color w:val="000000"/>
              </w:rPr>
            </w:pPr>
          </w:p>
        </w:tc>
      </w:tr>
      <w:tr w:rsidR="0043189C" w:rsidRPr="007F2CA0" w14:paraId="273A459F" w14:textId="77777777" w:rsidTr="00162FF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A1B00" w14:textId="6FB8B3D4" w:rsidR="0043189C" w:rsidRPr="00992382" w:rsidRDefault="0043189C" w:rsidP="00162FFE">
            <w:pPr>
              <w:spacing w:before="240"/>
              <w:rPr>
                <w:color w:val="000000"/>
              </w:rPr>
            </w:pPr>
          </w:p>
        </w:tc>
        <w:tc>
          <w:tcPr>
            <w:tcW w:w="4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AAFE2" w14:textId="77777777" w:rsidR="0043189C" w:rsidRPr="007F2CA0" w:rsidRDefault="0043189C" w:rsidP="00162FFE">
            <w:pPr>
              <w:spacing w:before="240"/>
              <w:rPr>
                <w:color w:val="000000"/>
              </w:rPr>
            </w:pPr>
          </w:p>
        </w:tc>
      </w:tr>
    </w:tbl>
    <w:p w14:paraId="2F6BD5EA" w14:textId="6EF20121" w:rsidR="00577DBA" w:rsidRDefault="00577DBA" w:rsidP="00577DBA">
      <w:pPr>
        <w:tabs>
          <w:tab w:val="right" w:pos="9072"/>
        </w:tabs>
      </w:pPr>
    </w:p>
    <w:p w14:paraId="56FA46C0" w14:textId="77777777" w:rsidR="00577DBA" w:rsidRPr="001E4573" w:rsidRDefault="00577DBA" w:rsidP="001619D7">
      <w:pPr>
        <w:pStyle w:val="Overskrift2"/>
      </w:pPr>
      <w:bookmarkStart w:id="310" w:name="_Toc160778524"/>
      <w:bookmarkStart w:id="311" w:name="_Toc228280082"/>
      <w:r w:rsidRPr="001E4573">
        <w:t>Forbehold og/eller avvik</w:t>
      </w:r>
      <w:bookmarkEnd w:id="310"/>
      <w:bookmarkEnd w:id="311"/>
    </w:p>
    <w:p w14:paraId="5A791E4C" w14:textId="77777777" w:rsidR="00577DBA" w:rsidRPr="001E4573" w:rsidRDefault="00577DBA" w:rsidP="00577DBA">
      <w:pPr>
        <w:autoSpaceDE w:val="0"/>
        <w:autoSpaceDN w:val="0"/>
        <w:adjustRightInd w:val="0"/>
        <w:spacing w:after="0"/>
        <w:ind w:firstLine="708"/>
        <w:rPr>
          <w:spacing w:val="-2"/>
        </w:rPr>
      </w:pPr>
      <w:r w:rsidRPr="001E4573"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5CDB3AF" wp14:editId="4EA9D259">
                <wp:simplePos x="0" y="0"/>
                <wp:positionH relativeFrom="margin">
                  <wp:align>left</wp:align>
                </wp:positionH>
                <wp:positionV relativeFrom="paragraph">
                  <wp:posOffset>1270</wp:posOffset>
                </wp:positionV>
                <wp:extent cx="238125" cy="180975"/>
                <wp:effectExtent l="0" t="0" r="28575" b="28575"/>
                <wp:wrapNone/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6FA215" w14:textId="77777777" w:rsidR="00EF77B5" w:rsidRDefault="00EF77B5" w:rsidP="00EF77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CDB3AF" id="Rektangel 6" o:spid="_x0000_s1028" style="position:absolute;left:0;text-align:left;margin-left:0;margin-top:.1pt;width:18.75pt;height:14.2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" filled="f" strokecolor="black [3213]" strokeweight=".25pt">
                <v:textbox>
                  <w:txbxContent>
                    <w:p w14:paraId="4D6FA215" w14:textId="77777777" w:rsidR="00EF77B5" w:rsidRDefault="00EF77B5" w:rsidP="00EF77B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1E4573">
        <w:rPr>
          <w:spacing w:val="-2"/>
        </w:rPr>
        <w:t>Tilbudet inneholder ingen forbehold eller avvik (sett kryss)</w:t>
      </w:r>
      <w:r w:rsidRPr="001E4573">
        <w:rPr>
          <w:spacing w:val="-2"/>
        </w:rPr>
        <w:tab/>
      </w:r>
      <w:r w:rsidRPr="001E4573">
        <w:rPr>
          <w:spacing w:val="-2"/>
        </w:rPr>
        <w:tab/>
      </w:r>
      <w:r w:rsidRPr="001E4573">
        <w:rPr>
          <w:spacing w:val="-2"/>
        </w:rPr>
        <w:tab/>
      </w:r>
      <w:r w:rsidRPr="001E4573">
        <w:rPr>
          <w:spacing w:val="-2"/>
        </w:rPr>
        <w:tab/>
      </w:r>
    </w:p>
    <w:p w14:paraId="738C2EAF" w14:textId="77777777" w:rsidR="00577DBA" w:rsidRPr="001E4573" w:rsidRDefault="00577DBA" w:rsidP="00577DBA">
      <w:pPr>
        <w:autoSpaceDE w:val="0"/>
        <w:autoSpaceDN w:val="0"/>
        <w:adjustRightInd w:val="0"/>
        <w:spacing w:after="0"/>
        <w:rPr>
          <w:spacing w:val="-2"/>
        </w:rPr>
      </w:pPr>
    </w:p>
    <w:p w14:paraId="63E7F10C" w14:textId="6F1CBC48" w:rsidR="00577DBA" w:rsidRDefault="00577DBA" w:rsidP="00577DBA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spacing w:val="-2"/>
        </w:rPr>
      </w:pPr>
      <w:r w:rsidRPr="001E4573">
        <w:rPr>
          <w:noProof/>
          <w:spacing w:val="-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FCBAF2E" wp14:editId="1D042DDE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238125" cy="180975"/>
                <wp:effectExtent l="0" t="0" r="28575" b="28575"/>
                <wp:wrapNone/>
                <wp:docPr id="7" name="Rektange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809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31CFF9" w14:textId="77777777" w:rsidR="00EF77B5" w:rsidRDefault="00EF77B5" w:rsidP="00EF77B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CBAF2E" id="Rektangel 7" o:spid="_x0000_s1029" style="position:absolute;left:0;text-align:left;margin-left:0;margin-top:.6pt;width:18.75pt;height:14.25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" filled="f" strokecolor="black [3213]" strokeweight=".25pt">
                <v:textbox>
                  <w:txbxContent>
                    <w:p w14:paraId="0731CFF9" w14:textId="77777777" w:rsidR="00EF77B5" w:rsidRDefault="00EF77B5" w:rsidP="00EF77B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1E4573">
        <w:rPr>
          <w:spacing w:val="-2"/>
        </w:rPr>
        <w:t>Tilbudet inneholder følgende forbehold og/eller avvik</w:t>
      </w:r>
      <w:r w:rsidR="001619D7">
        <w:rPr>
          <w:spacing w:val="-2"/>
        </w:rPr>
        <w:t xml:space="preserve"> (fyll ut </w:t>
      </w:r>
      <w:r w:rsidR="00D77746">
        <w:rPr>
          <w:spacing w:val="-2"/>
        </w:rPr>
        <w:t>nedenfor</w:t>
      </w:r>
      <w:r w:rsidR="001619D7">
        <w:rPr>
          <w:spacing w:val="-2"/>
        </w:rPr>
        <w:t>)</w:t>
      </w:r>
      <w:r w:rsidRPr="001E4573">
        <w:rPr>
          <w:spacing w:val="-2"/>
        </w:rPr>
        <w:t>:</w:t>
      </w:r>
    </w:p>
    <w:p w14:paraId="2A3A7FF1" w14:textId="43B8F1A2" w:rsidR="001619D7" w:rsidRDefault="001619D7" w:rsidP="00162FF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spacing w:val="-2"/>
        </w:rPr>
      </w:pPr>
    </w:p>
    <w:p w14:paraId="3796ABC6" w14:textId="3885955A" w:rsidR="005841EE" w:rsidRDefault="005841EE" w:rsidP="00577DBA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spacing w:val="-2"/>
        </w:rPr>
      </w:pPr>
    </w:p>
    <w:p w14:paraId="77BF615A" w14:textId="3529C494" w:rsidR="005841EE" w:rsidRDefault="00A50D8E" w:rsidP="005841E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spacing w:val="-2"/>
        </w:rPr>
      </w:pPr>
      <w:r>
        <w:rPr>
          <w:spacing w:val="-2"/>
        </w:rPr>
        <w:t>Redegjørelse for f</w:t>
      </w:r>
      <w:r w:rsidR="005841EE">
        <w:rPr>
          <w:spacing w:val="-2"/>
        </w:rPr>
        <w:t>orbehold og avvik (</w:t>
      </w:r>
      <w:r>
        <w:rPr>
          <w:spacing w:val="-2"/>
        </w:rPr>
        <w:t>legg eventuelt ved eget dokument</w:t>
      </w:r>
      <w:r w:rsidR="005841EE">
        <w:rPr>
          <w:spacing w:val="-2"/>
        </w:rPr>
        <w:t xml:space="preserve"> dersom det er behov for mer plass):</w:t>
      </w:r>
    </w:p>
    <w:p w14:paraId="7289C7E2" w14:textId="3EA43BAB" w:rsidR="005841EE" w:rsidRDefault="005841EE" w:rsidP="005841EE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spacing w:val="-2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9203"/>
      </w:tblGrid>
      <w:tr w:rsidR="005841EE" w14:paraId="21E4CE91" w14:textId="77777777" w:rsidTr="005841EE">
        <w:tc>
          <w:tcPr>
            <w:tcW w:w="426" w:type="dxa"/>
          </w:tcPr>
          <w:p w14:paraId="3D2AD6F4" w14:textId="44FEE3C1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  <w:r>
              <w:rPr>
                <w:spacing w:val="-2"/>
              </w:rPr>
              <w:t>1.</w:t>
            </w:r>
          </w:p>
        </w:tc>
        <w:tc>
          <w:tcPr>
            <w:tcW w:w="9203" w:type="dxa"/>
            <w:tcBorders>
              <w:bottom w:val="dotted" w:sz="4" w:space="0" w:color="auto"/>
            </w:tcBorders>
          </w:tcPr>
          <w:p w14:paraId="2F8524E2" w14:textId="77777777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  <w:tr w:rsidR="005841EE" w14:paraId="160B7668" w14:textId="77777777" w:rsidTr="005841EE">
        <w:tc>
          <w:tcPr>
            <w:tcW w:w="426" w:type="dxa"/>
          </w:tcPr>
          <w:p w14:paraId="61D549B2" w14:textId="5BAEA740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  <w:r>
              <w:rPr>
                <w:spacing w:val="-2"/>
              </w:rPr>
              <w:t>2.</w:t>
            </w:r>
          </w:p>
        </w:tc>
        <w:tc>
          <w:tcPr>
            <w:tcW w:w="9203" w:type="dxa"/>
            <w:tcBorders>
              <w:top w:val="dotted" w:sz="4" w:space="0" w:color="auto"/>
              <w:bottom w:val="dotted" w:sz="4" w:space="0" w:color="auto"/>
            </w:tcBorders>
          </w:tcPr>
          <w:p w14:paraId="4E791445" w14:textId="77777777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  <w:tr w:rsidR="005841EE" w14:paraId="34EA0830" w14:textId="77777777" w:rsidTr="005841EE">
        <w:tc>
          <w:tcPr>
            <w:tcW w:w="426" w:type="dxa"/>
          </w:tcPr>
          <w:p w14:paraId="50CA375E" w14:textId="2729CB44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  <w:r>
              <w:rPr>
                <w:spacing w:val="-2"/>
              </w:rPr>
              <w:t>3.</w:t>
            </w:r>
          </w:p>
        </w:tc>
        <w:tc>
          <w:tcPr>
            <w:tcW w:w="9203" w:type="dxa"/>
            <w:tcBorders>
              <w:top w:val="dotted" w:sz="4" w:space="0" w:color="auto"/>
              <w:bottom w:val="dotted" w:sz="4" w:space="0" w:color="auto"/>
            </w:tcBorders>
          </w:tcPr>
          <w:p w14:paraId="78BAE4D7" w14:textId="77777777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  <w:tr w:rsidR="005841EE" w14:paraId="5C14F5FD" w14:textId="77777777" w:rsidTr="005841EE">
        <w:tc>
          <w:tcPr>
            <w:tcW w:w="426" w:type="dxa"/>
          </w:tcPr>
          <w:p w14:paraId="1148EB7D" w14:textId="782B0CCF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  <w:r>
              <w:rPr>
                <w:spacing w:val="-2"/>
              </w:rPr>
              <w:t>4.</w:t>
            </w:r>
          </w:p>
        </w:tc>
        <w:tc>
          <w:tcPr>
            <w:tcW w:w="9203" w:type="dxa"/>
            <w:tcBorders>
              <w:top w:val="dotted" w:sz="4" w:space="0" w:color="auto"/>
              <w:bottom w:val="dotted" w:sz="4" w:space="0" w:color="auto"/>
            </w:tcBorders>
          </w:tcPr>
          <w:p w14:paraId="357EC9EA" w14:textId="77777777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  <w:tr w:rsidR="005841EE" w14:paraId="68442377" w14:textId="77777777" w:rsidTr="005841EE">
        <w:tc>
          <w:tcPr>
            <w:tcW w:w="426" w:type="dxa"/>
          </w:tcPr>
          <w:p w14:paraId="2B2DDEE7" w14:textId="6E88BE9C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  <w:r>
              <w:rPr>
                <w:spacing w:val="-2"/>
              </w:rPr>
              <w:t>5.</w:t>
            </w:r>
          </w:p>
        </w:tc>
        <w:tc>
          <w:tcPr>
            <w:tcW w:w="9203" w:type="dxa"/>
            <w:tcBorders>
              <w:top w:val="dotted" w:sz="4" w:space="0" w:color="auto"/>
              <w:bottom w:val="dotted" w:sz="4" w:space="0" w:color="auto"/>
            </w:tcBorders>
          </w:tcPr>
          <w:p w14:paraId="19CCFE4A" w14:textId="77777777" w:rsidR="005841EE" w:rsidRDefault="005841EE" w:rsidP="005841EE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</w:tbl>
    <w:p w14:paraId="407BF8A8" w14:textId="77777777" w:rsidR="00162FFE" w:rsidRDefault="00162FFE" w:rsidP="00162FFE">
      <w:pPr>
        <w:pStyle w:val="Overskrift2"/>
      </w:pPr>
      <w:bookmarkStart w:id="312" w:name="_Toc518300139"/>
      <w:bookmarkStart w:id="313" w:name="_Toc160778525"/>
      <w:bookmarkStart w:id="314" w:name="_Toc228280083"/>
      <w:r>
        <w:t>Tilbudssammendrag</w:t>
      </w:r>
      <w:bookmarkEnd w:id="312"/>
      <w:bookmarkEnd w:id="313"/>
      <w:bookmarkEnd w:id="314"/>
    </w:p>
    <w:p w14:paraId="7DF18A17" w14:textId="19086092" w:rsidR="00162FFE" w:rsidRPr="006B55D6" w:rsidRDefault="00162FFE" w:rsidP="00162FFE">
      <w:r w:rsidRPr="006B55D6">
        <w:t>De komplette arbeider, leveranser og ytelser som omfattes av konkurransegrunnlaget tilbys utført for:</w:t>
      </w:r>
    </w:p>
    <w:tbl>
      <w:tblPr>
        <w:tblW w:w="970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4"/>
        <w:gridCol w:w="3754"/>
      </w:tblGrid>
      <w:tr w:rsidR="000E292D" w:rsidRPr="006B55D6" w14:paraId="0587DAD7" w14:textId="77777777">
        <w:trPr>
          <w:trHeight w:val="480"/>
        </w:trPr>
        <w:tc>
          <w:tcPr>
            <w:tcW w:w="5954" w:type="dxa"/>
            <w:vAlign w:val="center"/>
          </w:tcPr>
          <w:p w14:paraId="74A883AF" w14:textId="18322833" w:rsidR="000E292D" w:rsidRPr="00AE0D5E" w:rsidRDefault="00E95B1E">
            <w:pPr>
              <w:rPr>
                <w:color w:val="FF0000"/>
              </w:rPr>
            </w:pPr>
            <w:r>
              <w:rPr>
                <w:color w:val="000000"/>
              </w:rPr>
              <w:t>Kapittel 01</w:t>
            </w:r>
            <w:r w:rsidRPr="00A91951">
              <w:rPr>
                <w:color w:val="000000"/>
              </w:rPr>
              <w:t xml:space="preserve"> Rigg og drift</w:t>
            </w:r>
          </w:p>
        </w:tc>
        <w:tc>
          <w:tcPr>
            <w:tcW w:w="3754" w:type="dxa"/>
            <w:vAlign w:val="center"/>
          </w:tcPr>
          <w:p w14:paraId="7FD0BA4B" w14:textId="77777777" w:rsidR="000E292D" w:rsidRPr="00A91951" w:rsidRDefault="000E292D">
            <w:pPr>
              <w:rPr>
                <w:color w:val="000000"/>
              </w:rPr>
            </w:pPr>
            <w:r w:rsidRPr="00A91951">
              <w:rPr>
                <w:color w:val="000000"/>
              </w:rPr>
              <w:t>NOK</w:t>
            </w:r>
          </w:p>
        </w:tc>
      </w:tr>
      <w:tr w:rsidR="000E292D" w:rsidRPr="006B55D6" w14:paraId="4F45298F" w14:textId="77777777">
        <w:trPr>
          <w:trHeight w:val="480"/>
        </w:trPr>
        <w:tc>
          <w:tcPr>
            <w:tcW w:w="5954" w:type="dxa"/>
            <w:vAlign w:val="center"/>
          </w:tcPr>
          <w:p w14:paraId="47E32CDE" w14:textId="4F037BE2" w:rsidR="000E292D" w:rsidRPr="00A91951" w:rsidRDefault="0076690D">
            <w:pPr>
              <w:rPr>
                <w:color w:val="000000"/>
              </w:rPr>
            </w:pPr>
            <w:r>
              <w:rPr>
                <w:color w:val="000000"/>
              </w:rPr>
              <w:t xml:space="preserve">Kapittel 02 </w:t>
            </w:r>
            <w:r w:rsidR="00D63182">
              <w:rPr>
                <w:color w:val="000000"/>
              </w:rPr>
              <w:t>Strømperenovering</w:t>
            </w:r>
            <w:r w:rsidR="006D2732">
              <w:rPr>
                <w:color w:val="000000"/>
              </w:rPr>
              <w:t xml:space="preserve"> </w:t>
            </w:r>
          </w:p>
        </w:tc>
        <w:tc>
          <w:tcPr>
            <w:tcW w:w="3754" w:type="dxa"/>
            <w:vAlign w:val="center"/>
          </w:tcPr>
          <w:p w14:paraId="713D146A" w14:textId="77777777" w:rsidR="000E292D" w:rsidRPr="00A91951" w:rsidRDefault="000E292D">
            <w:pPr>
              <w:rPr>
                <w:color w:val="000000"/>
              </w:rPr>
            </w:pPr>
            <w:r w:rsidRPr="00A91951">
              <w:rPr>
                <w:color w:val="000000"/>
              </w:rPr>
              <w:t>NOK</w:t>
            </w:r>
          </w:p>
        </w:tc>
      </w:tr>
      <w:tr w:rsidR="0004323A" w:rsidRPr="006B55D6" w14:paraId="44617EC0" w14:textId="77777777">
        <w:trPr>
          <w:trHeight w:val="480"/>
        </w:trPr>
        <w:tc>
          <w:tcPr>
            <w:tcW w:w="5954" w:type="dxa"/>
            <w:vAlign w:val="center"/>
          </w:tcPr>
          <w:p w14:paraId="2B5820F3" w14:textId="77777777" w:rsidR="0004323A" w:rsidRPr="00A91951" w:rsidRDefault="0004323A" w:rsidP="0004323A">
            <w:pPr>
              <w:rPr>
                <w:color w:val="000000"/>
              </w:rPr>
            </w:pPr>
            <w:r w:rsidRPr="00755A98">
              <w:rPr>
                <w:color w:val="000000"/>
              </w:rPr>
              <w:t>Sum fra tabell i pkt. 7.1 (timearbeider)</w:t>
            </w:r>
          </w:p>
        </w:tc>
        <w:tc>
          <w:tcPr>
            <w:tcW w:w="3754" w:type="dxa"/>
            <w:vAlign w:val="center"/>
          </w:tcPr>
          <w:p w14:paraId="6EF4E77C" w14:textId="77777777" w:rsidR="0004323A" w:rsidRPr="00A91951" w:rsidRDefault="0004323A" w:rsidP="0004323A">
            <w:pPr>
              <w:rPr>
                <w:color w:val="000000"/>
              </w:rPr>
            </w:pPr>
            <w:r>
              <w:rPr>
                <w:color w:val="000000"/>
              </w:rPr>
              <w:t>NOK</w:t>
            </w:r>
          </w:p>
        </w:tc>
      </w:tr>
      <w:tr w:rsidR="0004323A" w:rsidRPr="006B55D6" w14:paraId="3956E2D6" w14:textId="77777777">
        <w:trPr>
          <w:trHeight w:val="480"/>
        </w:trPr>
        <w:tc>
          <w:tcPr>
            <w:tcW w:w="5954" w:type="dxa"/>
            <w:vAlign w:val="center"/>
          </w:tcPr>
          <w:p w14:paraId="6B486B95" w14:textId="77777777" w:rsidR="0004323A" w:rsidRPr="00A91951" w:rsidRDefault="0004323A" w:rsidP="0004323A">
            <w:pPr>
              <w:rPr>
                <w:color w:val="000000"/>
              </w:rPr>
            </w:pPr>
            <w:r w:rsidRPr="00A91951">
              <w:rPr>
                <w:color w:val="000000"/>
              </w:rPr>
              <w:t xml:space="preserve">Sum eks </w:t>
            </w:r>
            <w:proofErr w:type="spellStart"/>
            <w:r w:rsidRPr="00A91951">
              <w:rPr>
                <w:color w:val="000000"/>
              </w:rP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5454192E" w14:textId="77777777" w:rsidR="0004323A" w:rsidRPr="00A91951" w:rsidRDefault="0004323A" w:rsidP="0004323A">
            <w:pPr>
              <w:rPr>
                <w:color w:val="000000"/>
              </w:rPr>
            </w:pPr>
            <w:r w:rsidRPr="00A91951">
              <w:rPr>
                <w:color w:val="000000"/>
              </w:rPr>
              <w:t>NOK</w:t>
            </w:r>
          </w:p>
        </w:tc>
      </w:tr>
      <w:tr w:rsidR="0004323A" w:rsidRPr="006B55D6" w14:paraId="642C6EB7" w14:textId="77777777">
        <w:trPr>
          <w:trHeight w:val="480"/>
        </w:trPr>
        <w:tc>
          <w:tcPr>
            <w:tcW w:w="5954" w:type="dxa"/>
            <w:vAlign w:val="center"/>
          </w:tcPr>
          <w:p w14:paraId="5548FF83" w14:textId="77777777" w:rsidR="0004323A" w:rsidRPr="00A91951" w:rsidRDefault="0004323A" w:rsidP="0004323A">
            <w:pPr>
              <w:rPr>
                <w:color w:val="000000"/>
              </w:rPr>
            </w:pPr>
            <w:r w:rsidRPr="00A91951">
              <w:rPr>
                <w:color w:val="000000"/>
              </w:rPr>
              <w:t xml:space="preserve">+ 25% </w:t>
            </w:r>
            <w:proofErr w:type="spellStart"/>
            <w:r w:rsidRPr="00A91951">
              <w:rPr>
                <w:color w:val="000000"/>
              </w:rPr>
              <w:t>mva</w:t>
            </w:r>
            <w:proofErr w:type="spellEnd"/>
          </w:p>
        </w:tc>
        <w:tc>
          <w:tcPr>
            <w:tcW w:w="3754" w:type="dxa"/>
            <w:vAlign w:val="center"/>
          </w:tcPr>
          <w:p w14:paraId="6C7F2146" w14:textId="77777777" w:rsidR="0004323A" w:rsidRPr="00A91951" w:rsidRDefault="0004323A" w:rsidP="0004323A">
            <w:pPr>
              <w:rPr>
                <w:color w:val="000000"/>
              </w:rPr>
            </w:pPr>
            <w:r w:rsidRPr="00A91951">
              <w:rPr>
                <w:color w:val="000000"/>
              </w:rPr>
              <w:t>NOK</w:t>
            </w:r>
          </w:p>
        </w:tc>
      </w:tr>
      <w:tr w:rsidR="0004323A" w:rsidRPr="006B55D6" w14:paraId="29FA6087" w14:textId="77777777">
        <w:trPr>
          <w:trHeight w:val="480"/>
        </w:trPr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7A05F17" w14:textId="77777777" w:rsidR="0004323A" w:rsidRPr="00A0486C" w:rsidRDefault="0004323A" w:rsidP="0004323A">
            <w:pPr>
              <w:rPr>
                <w:b/>
                <w:color w:val="000000"/>
              </w:rPr>
            </w:pPr>
            <w:r w:rsidRPr="00A0486C">
              <w:rPr>
                <w:b/>
                <w:color w:val="000000"/>
              </w:rPr>
              <w:t xml:space="preserve">Tilbudssum </w:t>
            </w:r>
            <w:proofErr w:type="spellStart"/>
            <w:r w:rsidRPr="00A0486C">
              <w:rPr>
                <w:b/>
                <w:color w:val="000000"/>
              </w:rPr>
              <w:t>inkl</w:t>
            </w:r>
            <w:proofErr w:type="spellEnd"/>
            <w:r w:rsidRPr="00A0486C">
              <w:rPr>
                <w:b/>
                <w:color w:val="000000"/>
              </w:rPr>
              <w:t xml:space="preserve"> </w:t>
            </w:r>
            <w:proofErr w:type="spellStart"/>
            <w:r w:rsidRPr="00A0486C">
              <w:rPr>
                <w:b/>
                <w:color w:val="000000"/>
              </w:rPr>
              <w:t>mva</w:t>
            </w:r>
            <w:proofErr w:type="spellEnd"/>
          </w:p>
        </w:tc>
        <w:tc>
          <w:tcPr>
            <w:tcW w:w="375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6CAB73" w14:textId="77777777" w:rsidR="0004323A" w:rsidRPr="00A0486C" w:rsidRDefault="0004323A" w:rsidP="0004323A">
            <w:pPr>
              <w:rPr>
                <w:b/>
                <w:color w:val="000000"/>
              </w:rPr>
            </w:pPr>
            <w:r w:rsidRPr="00A0486C">
              <w:rPr>
                <w:b/>
                <w:color w:val="000000"/>
              </w:rPr>
              <w:t>NOK</w:t>
            </w:r>
          </w:p>
        </w:tc>
      </w:tr>
    </w:tbl>
    <w:p w14:paraId="6C8CED7C" w14:textId="77777777" w:rsidR="00162FFE" w:rsidRDefault="00162FFE" w:rsidP="00162FFE">
      <w:pPr>
        <w:rPr>
          <w:rFonts w:ascii="Arial" w:hAnsi="Arial" w:cs="Arial"/>
        </w:rPr>
      </w:pPr>
    </w:p>
    <w:p w14:paraId="757FB13E" w14:textId="7F64997C" w:rsidR="00162FFE" w:rsidRDefault="00162FFE" w:rsidP="00162FFE">
      <w:pPr>
        <w:pStyle w:val="Overskrift2"/>
      </w:pPr>
      <w:bookmarkStart w:id="315" w:name="_Toc518300141"/>
      <w:bookmarkStart w:id="316" w:name="_Toc160778527"/>
      <w:bookmarkStart w:id="317" w:name="_Toc228280084"/>
      <w:r>
        <w:t>Regningsarbeider</w:t>
      </w:r>
      <w:r w:rsidRPr="006B55D6">
        <w:t xml:space="preserve"> (NS 840</w:t>
      </w:r>
      <w:r w:rsidR="008503D2">
        <w:t>6</w:t>
      </w:r>
      <w:r w:rsidRPr="006B55D6">
        <w:t>)</w:t>
      </w:r>
      <w:bookmarkEnd w:id="315"/>
      <w:bookmarkEnd w:id="316"/>
      <w:bookmarkEnd w:id="317"/>
    </w:p>
    <w:p w14:paraId="224B3F91" w14:textId="403CE59F" w:rsidR="009562F6" w:rsidRDefault="00B9265C" w:rsidP="00162FFE">
      <w:pPr>
        <w:rPr>
          <w:color w:val="000000"/>
        </w:rPr>
      </w:pPr>
      <w:r w:rsidRPr="007F2CA0">
        <w:rPr>
          <w:color w:val="000000"/>
        </w:rPr>
        <w:t>Leverandøren oppgir</w:t>
      </w:r>
      <w:r>
        <w:rPr>
          <w:color w:val="000000"/>
        </w:rPr>
        <w:t xml:space="preserve"> her</w:t>
      </w:r>
      <w:r w:rsidRPr="007F2CA0">
        <w:rPr>
          <w:color w:val="000000"/>
        </w:rPr>
        <w:t xml:space="preserve"> timepris</w:t>
      </w:r>
      <w:r>
        <w:rPr>
          <w:color w:val="000000"/>
        </w:rPr>
        <w:t xml:space="preserve"> for </w:t>
      </w:r>
      <w:proofErr w:type="spellStart"/>
      <w:r>
        <w:rPr>
          <w:color w:val="000000"/>
        </w:rPr>
        <w:t>regningsarbeider</w:t>
      </w:r>
      <w:proofErr w:type="spellEnd"/>
      <w:r w:rsidR="00394547">
        <w:rPr>
          <w:color w:val="000000"/>
        </w:rPr>
        <w:t xml:space="preserve"> (ikke spesifiserte kostnader)</w:t>
      </w:r>
      <w:r>
        <w:rPr>
          <w:color w:val="000000"/>
        </w:rPr>
        <w:t xml:space="preserve">. Nedenfor fremgår også påslagsprosenter som er bestemt av </w:t>
      </w:r>
      <w:r w:rsidR="00A172FE">
        <w:rPr>
          <w:color w:val="000000"/>
        </w:rPr>
        <w:t>oppdragsgiver</w:t>
      </w:r>
      <w:r>
        <w:rPr>
          <w:color w:val="000000"/>
        </w:rPr>
        <w:t xml:space="preserve">. </w:t>
      </w:r>
      <w:bookmarkStart w:id="318" w:name="_Hlk521570801"/>
    </w:p>
    <w:p w14:paraId="25114940" w14:textId="38074512" w:rsidR="00FE141C" w:rsidRDefault="00394547" w:rsidP="00162FFE">
      <w:r>
        <w:t xml:space="preserve">Sum timearbeider i pkt. 7.1 vil være del av </w:t>
      </w:r>
      <w:r w:rsidR="00A37199">
        <w:t>evaluering</w:t>
      </w:r>
      <w:r>
        <w:t>en</w:t>
      </w:r>
      <w:r w:rsidR="00A37199">
        <w:t xml:space="preserve"> av totale kostnader </w:t>
      </w:r>
      <w:r>
        <w:t>i pkt. 6.</w:t>
      </w:r>
      <w:r w:rsidR="005C0226">
        <w:t xml:space="preserve"> </w:t>
      </w:r>
      <w:r w:rsidR="00A37199">
        <w:t xml:space="preserve"> Disse vil ikke inngå i kontraktssummen,</w:t>
      </w:r>
      <w:r w:rsidR="00112F14">
        <w:t xml:space="preserve"> men </w:t>
      </w:r>
      <w:r w:rsidR="00112F14">
        <w:rPr>
          <w:color w:val="000000"/>
        </w:rPr>
        <w:t>tilbudte timesprise</w:t>
      </w:r>
      <w:r w:rsidR="00561A02">
        <w:rPr>
          <w:color w:val="000000"/>
        </w:rPr>
        <w:t>r</w:t>
      </w:r>
      <w:r w:rsidR="00112F14">
        <w:rPr>
          <w:color w:val="000000"/>
        </w:rPr>
        <w:t xml:space="preserve"> skal være gjeldende under hele kontraktsperioden. De skal også gjelde i reklamasjonstiden</w:t>
      </w:r>
      <w:r w:rsidR="00A37199">
        <w:t>.</w:t>
      </w:r>
    </w:p>
    <w:p w14:paraId="0F8EC3D7" w14:textId="77777777" w:rsidR="005E3A06" w:rsidRDefault="005E3A06" w:rsidP="00162FFE"/>
    <w:p w14:paraId="2C8B4150" w14:textId="77777777" w:rsidR="005E3A06" w:rsidRDefault="005E3A06" w:rsidP="00162FFE">
      <w:pPr>
        <w:rPr>
          <w:color w:val="000000"/>
        </w:rPr>
      </w:pPr>
    </w:p>
    <w:p w14:paraId="3EBF99D3" w14:textId="0F78AA1D" w:rsidR="00162FFE" w:rsidRPr="006B55D6" w:rsidRDefault="00162FFE" w:rsidP="00162FFE">
      <w:pPr>
        <w:pStyle w:val="Overskrift3"/>
      </w:pPr>
      <w:bookmarkStart w:id="319" w:name="_Toc160778528"/>
      <w:bookmarkStart w:id="320" w:name="_Toc228280085"/>
      <w:bookmarkEnd w:id="318"/>
      <w:r>
        <w:t>Timearbeid</w:t>
      </w:r>
      <w:bookmarkEnd w:id="319"/>
      <w:bookmarkEnd w:id="320"/>
    </w:p>
    <w:p w14:paraId="4E74B667" w14:textId="3E816836" w:rsidR="00162FFE" w:rsidRPr="00A0486C" w:rsidRDefault="00162FFE" w:rsidP="00162FFE">
      <w:r w:rsidRPr="00E70EDF">
        <w:t xml:space="preserve">Fyll inn timesats eks </w:t>
      </w:r>
      <w:proofErr w:type="spellStart"/>
      <w:r w:rsidRPr="00E70EDF">
        <w:t>mva</w:t>
      </w:r>
      <w:proofErr w:type="spellEnd"/>
      <w:r w:rsidRPr="00E70EDF">
        <w:t xml:space="preserve">, </w:t>
      </w:r>
      <w:r w:rsidR="00A0486C">
        <w:t xml:space="preserve">men </w:t>
      </w:r>
      <w:r w:rsidRPr="00E70EDF">
        <w:t>inkludert alle påslag, herunder sosiale utgifter, reise, diett og fortjeneste, dog ikke administrasjon, kapitalytelser, rigging, drift og nedrigging tilknyt</w:t>
      </w:r>
      <w:r>
        <w:t xml:space="preserve">tet det aktuelle kontraktarbeid. Timepriser skal være faste i hele byggeperioden. </w:t>
      </w:r>
      <w:r w:rsidR="000417EF" w:rsidRPr="00992382">
        <w:t>Oppgitte timespriser skal gjenspeile den generelle markedsprisen</w:t>
      </w:r>
      <w:r w:rsidR="00842664" w:rsidRPr="00992382">
        <w:t xml:space="preserve"> for den enkelte faggruppe</w:t>
      </w:r>
      <w:r w:rsidR="000417EF" w:rsidRPr="00992382">
        <w:t>.</w:t>
      </w:r>
      <w:r w:rsidR="00842664">
        <w:t xml:space="preserve"> </w:t>
      </w:r>
    </w:p>
    <w:tbl>
      <w:tblPr>
        <w:tblW w:w="8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2"/>
        <w:gridCol w:w="1426"/>
        <w:gridCol w:w="1678"/>
        <w:gridCol w:w="2450"/>
      </w:tblGrid>
      <w:tr w:rsidR="000E292D" w:rsidRPr="007F2CA0" w14:paraId="00BC06DA" w14:textId="77777777">
        <w:trPr>
          <w:cantSplit/>
          <w:trHeight w:val="662"/>
          <w:tblHeader/>
        </w:trPr>
        <w:tc>
          <w:tcPr>
            <w:tcW w:w="3322" w:type="dxa"/>
            <w:shd w:val="clear" w:color="auto" w:fill="D9D9D9"/>
            <w:vAlign w:val="center"/>
          </w:tcPr>
          <w:p w14:paraId="4CBF017B" w14:textId="77777777" w:rsidR="000E292D" w:rsidRPr="007F2CA0" w:rsidRDefault="000E292D">
            <w:pPr>
              <w:rPr>
                <w:b/>
                <w:color w:val="000000"/>
                <w:highlight w:val="magenta"/>
              </w:rPr>
            </w:pPr>
            <w:bookmarkStart w:id="321" w:name="_Toc518300143"/>
            <w:r w:rsidRPr="007F2CA0">
              <w:rPr>
                <w:b/>
                <w:color w:val="000000"/>
              </w:rPr>
              <w:t>Fagkategori</w:t>
            </w:r>
          </w:p>
        </w:tc>
        <w:tc>
          <w:tcPr>
            <w:tcW w:w="1426" w:type="dxa"/>
            <w:shd w:val="clear" w:color="auto" w:fill="D9D9D9"/>
            <w:vAlign w:val="center"/>
          </w:tcPr>
          <w:p w14:paraId="56A8B136" w14:textId="77777777" w:rsidR="000E292D" w:rsidRPr="005904D1" w:rsidRDefault="000E292D">
            <w:pPr>
              <w:rPr>
                <w:b/>
                <w:color w:val="000000"/>
                <w:lang w:val="en-US"/>
              </w:rPr>
            </w:pPr>
            <w:r w:rsidRPr="005904D1">
              <w:rPr>
                <w:b/>
                <w:color w:val="000000"/>
                <w:lang w:val="en-US"/>
              </w:rPr>
              <w:t xml:space="preserve">NOK </w:t>
            </w:r>
            <w:proofErr w:type="spellStart"/>
            <w:r w:rsidRPr="005904D1">
              <w:rPr>
                <w:b/>
                <w:color w:val="000000"/>
                <w:lang w:val="en-US"/>
              </w:rPr>
              <w:t>eks</w:t>
            </w:r>
            <w:proofErr w:type="spellEnd"/>
            <w:r w:rsidRPr="005904D1">
              <w:rPr>
                <w:b/>
                <w:color w:val="000000"/>
                <w:lang w:val="en-US"/>
              </w:rPr>
              <w:t xml:space="preserve">. </w:t>
            </w:r>
            <w:proofErr w:type="spellStart"/>
            <w:r w:rsidRPr="005904D1">
              <w:rPr>
                <w:b/>
                <w:color w:val="000000"/>
                <w:lang w:val="en-US"/>
              </w:rPr>
              <w:t>mva</w:t>
            </w:r>
            <w:proofErr w:type="spellEnd"/>
            <w:r w:rsidRPr="005904D1">
              <w:rPr>
                <w:b/>
                <w:color w:val="000000"/>
                <w:lang w:val="en-US"/>
              </w:rPr>
              <w:t xml:space="preserve"> per time </w:t>
            </w:r>
          </w:p>
        </w:tc>
        <w:tc>
          <w:tcPr>
            <w:tcW w:w="1678" w:type="dxa"/>
            <w:shd w:val="clear" w:color="auto" w:fill="D9D9D9"/>
            <w:vAlign w:val="center"/>
          </w:tcPr>
          <w:p w14:paraId="20A3432E" w14:textId="7DD18A3C" w:rsidR="000E292D" w:rsidRPr="007F2CA0" w:rsidRDefault="000E292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Antatt </w:t>
            </w:r>
            <w:r w:rsidR="00CC0043">
              <w:rPr>
                <w:b/>
                <w:color w:val="000000"/>
              </w:rPr>
              <w:t>varighet</w:t>
            </w:r>
          </w:p>
        </w:tc>
        <w:tc>
          <w:tcPr>
            <w:tcW w:w="2450" w:type="dxa"/>
            <w:shd w:val="clear" w:color="auto" w:fill="D9D9D9"/>
            <w:vAlign w:val="center"/>
          </w:tcPr>
          <w:p w14:paraId="3254F808" w14:textId="77777777" w:rsidR="000E292D" w:rsidRPr="007F2CA0" w:rsidRDefault="000E292D">
            <w:pPr>
              <w:rPr>
                <w:b/>
                <w:color w:val="000000"/>
              </w:rPr>
            </w:pPr>
            <w:r w:rsidRPr="007F2CA0">
              <w:rPr>
                <w:b/>
                <w:color w:val="000000"/>
              </w:rPr>
              <w:t>SUM</w:t>
            </w:r>
            <w:r>
              <w:rPr>
                <w:b/>
                <w:color w:val="000000"/>
              </w:rPr>
              <w:t xml:space="preserve"> eks. </w:t>
            </w:r>
            <w:proofErr w:type="spellStart"/>
            <w:r>
              <w:rPr>
                <w:b/>
                <w:color w:val="000000"/>
              </w:rPr>
              <w:t>mva</w:t>
            </w:r>
            <w:proofErr w:type="spellEnd"/>
          </w:p>
        </w:tc>
      </w:tr>
      <w:tr w:rsidR="000E292D" w:rsidRPr="007F2CA0" w14:paraId="400B3F81" w14:textId="77777777">
        <w:trPr>
          <w:cantSplit/>
          <w:trHeight w:val="391"/>
        </w:trPr>
        <w:tc>
          <w:tcPr>
            <w:tcW w:w="3322" w:type="dxa"/>
            <w:vAlign w:val="center"/>
          </w:tcPr>
          <w:p w14:paraId="485F98A9" w14:textId="32855DEF" w:rsidR="000E292D" w:rsidRPr="007F2CA0" w:rsidRDefault="00C356ED">
            <w:pPr>
              <w:rPr>
                <w:color w:val="000000"/>
              </w:rPr>
            </w:pPr>
            <w:r>
              <w:rPr>
                <w:color w:val="000000"/>
              </w:rPr>
              <w:t>Prosjektledelse</w:t>
            </w:r>
          </w:p>
        </w:tc>
        <w:tc>
          <w:tcPr>
            <w:tcW w:w="1426" w:type="dxa"/>
            <w:vAlign w:val="center"/>
          </w:tcPr>
          <w:p w14:paraId="16705F78" w14:textId="77777777" w:rsidR="000E292D" w:rsidRPr="007F2CA0" w:rsidRDefault="000E292D">
            <w:pPr>
              <w:jc w:val="right"/>
              <w:rPr>
                <w:color w:val="000000"/>
              </w:rPr>
            </w:pPr>
          </w:p>
        </w:tc>
        <w:tc>
          <w:tcPr>
            <w:tcW w:w="1678" w:type="dxa"/>
            <w:vAlign w:val="center"/>
          </w:tcPr>
          <w:p w14:paraId="700B35E3" w14:textId="34B1DD7F" w:rsidR="000E292D" w:rsidRPr="00133503" w:rsidRDefault="00C356ED">
            <w:pPr>
              <w:jc w:val="right"/>
            </w:pPr>
            <w:r>
              <w:t>4</w:t>
            </w:r>
            <w:r w:rsidR="005E3A06">
              <w:t>0</w:t>
            </w:r>
            <w:r w:rsidR="00CC0043">
              <w:t xml:space="preserve"> timer</w:t>
            </w:r>
          </w:p>
        </w:tc>
        <w:tc>
          <w:tcPr>
            <w:tcW w:w="2450" w:type="dxa"/>
            <w:vAlign w:val="center"/>
          </w:tcPr>
          <w:p w14:paraId="791F479D" w14:textId="77777777" w:rsidR="000E292D" w:rsidRPr="00231B54" w:rsidRDefault="000E292D">
            <w:pPr>
              <w:jc w:val="right"/>
            </w:pPr>
          </w:p>
        </w:tc>
      </w:tr>
      <w:tr w:rsidR="00133503" w:rsidRPr="007F2CA0" w14:paraId="580EC31F" w14:textId="77777777">
        <w:trPr>
          <w:cantSplit/>
          <w:trHeight w:val="391"/>
        </w:trPr>
        <w:tc>
          <w:tcPr>
            <w:tcW w:w="3322" w:type="dxa"/>
            <w:vAlign w:val="center"/>
          </w:tcPr>
          <w:p w14:paraId="367A923D" w14:textId="678A44A1" w:rsidR="00133503" w:rsidRPr="007F2CA0" w:rsidRDefault="000337F6" w:rsidP="00133503">
            <w:pPr>
              <w:rPr>
                <w:color w:val="000000"/>
              </w:rPr>
            </w:pPr>
            <w:r>
              <w:rPr>
                <w:color w:val="000000"/>
              </w:rPr>
              <w:t>F</w:t>
            </w:r>
            <w:r w:rsidR="00C356ED">
              <w:rPr>
                <w:color w:val="000000"/>
              </w:rPr>
              <w:t>agarbeider</w:t>
            </w:r>
          </w:p>
        </w:tc>
        <w:tc>
          <w:tcPr>
            <w:tcW w:w="1426" w:type="dxa"/>
            <w:vAlign w:val="center"/>
          </w:tcPr>
          <w:p w14:paraId="1748F02D" w14:textId="77777777" w:rsidR="00133503" w:rsidRPr="007F2CA0" w:rsidRDefault="00133503" w:rsidP="00133503">
            <w:pPr>
              <w:jc w:val="right"/>
              <w:rPr>
                <w:color w:val="000000"/>
              </w:rPr>
            </w:pPr>
          </w:p>
        </w:tc>
        <w:tc>
          <w:tcPr>
            <w:tcW w:w="1678" w:type="dxa"/>
            <w:vAlign w:val="center"/>
          </w:tcPr>
          <w:p w14:paraId="6432A2CC" w14:textId="18F77968" w:rsidR="00133503" w:rsidRPr="00133503" w:rsidRDefault="00C356ED" w:rsidP="00133503">
            <w:pPr>
              <w:jc w:val="right"/>
            </w:pPr>
            <w:r>
              <w:t>3</w:t>
            </w:r>
            <w:r w:rsidR="005E3A06">
              <w:t>0</w:t>
            </w:r>
            <w:r w:rsidR="00CC0043">
              <w:t xml:space="preserve"> timer</w:t>
            </w:r>
          </w:p>
        </w:tc>
        <w:tc>
          <w:tcPr>
            <w:tcW w:w="2450" w:type="dxa"/>
            <w:vAlign w:val="center"/>
          </w:tcPr>
          <w:p w14:paraId="059C4BA6" w14:textId="77777777" w:rsidR="00133503" w:rsidRPr="00231B54" w:rsidRDefault="00133503" w:rsidP="00133503">
            <w:pPr>
              <w:jc w:val="right"/>
            </w:pPr>
          </w:p>
        </w:tc>
      </w:tr>
      <w:tr w:rsidR="00133503" w:rsidRPr="007F2CA0" w14:paraId="2B977A11" w14:textId="77777777">
        <w:trPr>
          <w:cantSplit/>
          <w:trHeight w:val="311"/>
        </w:trPr>
        <w:tc>
          <w:tcPr>
            <w:tcW w:w="3322" w:type="dxa"/>
            <w:vAlign w:val="center"/>
          </w:tcPr>
          <w:p w14:paraId="3698E8F4" w14:textId="1DE316A9" w:rsidR="00133503" w:rsidRPr="007F2CA0" w:rsidRDefault="00133503" w:rsidP="00133503">
            <w:pPr>
              <w:rPr>
                <w:color w:val="000000"/>
              </w:rPr>
            </w:pPr>
            <w:r w:rsidRPr="007F2CA0">
              <w:rPr>
                <w:color w:val="000000"/>
              </w:rPr>
              <w:t>Lærling</w:t>
            </w:r>
            <w:r w:rsidR="00C356ED">
              <w:rPr>
                <w:color w:val="000000"/>
              </w:rPr>
              <w:t>/hjelpearbeider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426" w:type="dxa"/>
            <w:vAlign w:val="center"/>
          </w:tcPr>
          <w:p w14:paraId="232D9E8D" w14:textId="77777777" w:rsidR="00133503" w:rsidRPr="007F2CA0" w:rsidRDefault="00133503" w:rsidP="00133503">
            <w:pPr>
              <w:jc w:val="right"/>
              <w:rPr>
                <w:color w:val="000000"/>
              </w:rPr>
            </w:pPr>
          </w:p>
        </w:tc>
        <w:tc>
          <w:tcPr>
            <w:tcW w:w="1678" w:type="dxa"/>
            <w:vAlign w:val="center"/>
          </w:tcPr>
          <w:p w14:paraId="28284CC2" w14:textId="21EA3A49" w:rsidR="00133503" w:rsidRPr="00133503" w:rsidRDefault="005E3A06" w:rsidP="00133503">
            <w:pPr>
              <w:jc w:val="right"/>
            </w:pPr>
            <w:r>
              <w:t>20</w:t>
            </w:r>
            <w:r w:rsidR="00CC0043">
              <w:t xml:space="preserve"> timer</w:t>
            </w:r>
          </w:p>
        </w:tc>
        <w:tc>
          <w:tcPr>
            <w:tcW w:w="2450" w:type="dxa"/>
            <w:vAlign w:val="center"/>
          </w:tcPr>
          <w:p w14:paraId="2D157788" w14:textId="77777777" w:rsidR="00133503" w:rsidRPr="00231B54" w:rsidRDefault="00133503" w:rsidP="00133503">
            <w:pPr>
              <w:jc w:val="right"/>
            </w:pPr>
          </w:p>
        </w:tc>
      </w:tr>
      <w:tr w:rsidR="00CC0043" w:rsidRPr="007F2CA0" w14:paraId="293DB3C9" w14:textId="77777777">
        <w:trPr>
          <w:cantSplit/>
          <w:trHeight w:val="311"/>
        </w:trPr>
        <w:tc>
          <w:tcPr>
            <w:tcW w:w="3322" w:type="dxa"/>
            <w:vAlign w:val="center"/>
          </w:tcPr>
          <w:p w14:paraId="2CA080AE" w14:textId="672DCBCE" w:rsidR="00CC0043" w:rsidRPr="007F2CA0" w:rsidRDefault="00CC0043" w:rsidP="00133503">
            <w:pPr>
              <w:rPr>
                <w:color w:val="000000"/>
              </w:rPr>
            </w:pPr>
            <w:r>
              <w:rPr>
                <w:color w:val="000000"/>
              </w:rPr>
              <w:t xml:space="preserve">Lastebil med tilleggsutstyr for rørfornying </w:t>
            </w:r>
          </w:p>
        </w:tc>
        <w:tc>
          <w:tcPr>
            <w:tcW w:w="1426" w:type="dxa"/>
            <w:vAlign w:val="center"/>
          </w:tcPr>
          <w:p w14:paraId="24755AEB" w14:textId="77777777" w:rsidR="00CC0043" w:rsidRPr="007F2CA0" w:rsidRDefault="00CC0043" w:rsidP="00133503">
            <w:pPr>
              <w:jc w:val="right"/>
              <w:rPr>
                <w:color w:val="000000"/>
              </w:rPr>
            </w:pPr>
          </w:p>
        </w:tc>
        <w:tc>
          <w:tcPr>
            <w:tcW w:w="1678" w:type="dxa"/>
            <w:vAlign w:val="center"/>
          </w:tcPr>
          <w:p w14:paraId="452DBCB1" w14:textId="0651DE37" w:rsidR="00CC0043" w:rsidRDefault="00CC0043" w:rsidP="00133503">
            <w:pPr>
              <w:jc w:val="right"/>
            </w:pPr>
            <w:r>
              <w:t>1 dag x 2</w:t>
            </w:r>
          </w:p>
        </w:tc>
        <w:tc>
          <w:tcPr>
            <w:tcW w:w="2450" w:type="dxa"/>
            <w:vAlign w:val="center"/>
          </w:tcPr>
          <w:p w14:paraId="06ACAB8B" w14:textId="77777777" w:rsidR="00CC0043" w:rsidRPr="00231B54" w:rsidRDefault="00CC0043" w:rsidP="00133503">
            <w:pPr>
              <w:jc w:val="right"/>
            </w:pPr>
          </w:p>
        </w:tc>
      </w:tr>
      <w:tr w:rsidR="00133503" w:rsidRPr="007F2CA0" w14:paraId="1080FDF6" w14:textId="77777777">
        <w:trPr>
          <w:cantSplit/>
          <w:trHeight w:val="406"/>
        </w:trPr>
        <w:tc>
          <w:tcPr>
            <w:tcW w:w="6426" w:type="dxa"/>
            <w:gridSpan w:val="3"/>
            <w:vAlign w:val="center"/>
          </w:tcPr>
          <w:p w14:paraId="6EAADD92" w14:textId="77777777" w:rsidR="00133503" w:rsidRPr="007F2CA0" w:rsidRDefault="00133503" w:rsidP="00133503">
            <w:pPr>
              <w:jc w:val="right"/>
              <w:rPr>
                <w:color w:val="000000"/>
                <w:highlight w:val="magenta"/>
              </w:rPr>
            </w:pPr>
            <w:r>
              <w:rPr>
                <w:b/>
                <w:color w:val="000000"/>
              </w:rPr>
              <w:t>Sum timearbeider:</w:t>
            </w:r>
          </w:p>
        </w:tc>
        <w:tc>
          <w:tcPr>
            <w:tcW w:w="2450" w:type="dxa"/>
            <w:tcBorders>
              <w:bottom w:val="double" w:sz="4" w:space="0" w:color="auto"/>
            </w:tcBorders>
            <w:vAlign w:val="center"/>
          </w:tcPr>
          <w:p w14:paraId="2C032A78" w14:textId="77777777" w:rsidR="00133503" w:rsidRPr="007F2CA0" w:rsidRDefault="00133503" w:rsidP="00133503">
            <w:pPr>
              <w:jc w:val="right"/>
              <w:rPr>
                <w:color w:val="000000"/>
              </w:rPr>
            </w:pPr>
          </w:p>
        </w:tc>
      </w:tr>
    </w:tbl>
    <w:p w14:paraId="708CE8A4" w14:textId="25010B74" w:rsidR="00162FFE" w:rsidRPr="0097061C" w:rsidRDefault="00162FFE" w:rsidP="00162FFE">
      <w:pPr>
        <w:pStyle w:val="Overskrift3"/>
      </w:pPr>
      <w:bookmarkStart w:id="322" w:name="_Toc160778529"/>
      <w:bookmarkStart w:id="323" w:name="_Toc228280086"/>
      <w:r w:rsidRPr="0097061C">
        <w:t>Materialer</w:t>
      </w:r>
      <w:bookmarkEnd w:id="321"/>
      <w:bookmarkEnd w:id="322"/>
      <w:r w:rsidR="00650496">
        <w:t>/tjenester</w:t>
      </w:r>
      <w:bookmarkEnd w:id="323"/>
    </w:p>
    <w:p w14:paraId="06B61A34" w14:textId="5CE0516F" w:rsidR="00162FFE" w:rsidRPr="00E70EDF" w:rsidRDefault="00A172FE" w:rsidP="000857BA">
      <w:r w:rsidRPr="00992382">
        <w:rPr>
          <w:color w:val="000000"/>
        </w:rPr>
        <w:t>Oppdragsgiver</w:t>
      </w:r>
      <w:r w:rsidRPr="00992382">
        <w:t xml:space="preserve"> </w:t>
      </w:r>
      <w:r w:rsidR="00162FFE" w:rsidRPr="00992382">
        <w:t>har fastsatt påslagsprosenten til</w:t>
      </w:r>
      <w:r w:rsidR="00312630" w:rsidRPr="00992382">
        <w:t xml:space="preserve"> </w:t>
      </w:r>
      <w:r w:rsidR="00312630" w:rsidRPr="001F06F3">
        <w:t>totalt</w:t>
      </w:r>
      <w:r w:rsidR="00162FFE" w:rsidRPr="001F06F3">
        <w:t xml:space="preserve"> </w:t>
      </w:r>
      <w:r w:rsidR="00904CC3" w:rsidRPr="001F06F3">
        <w:t>10</w:t>
      </w:r>
      <w:r w:rsidR="00AB3C7A" w:rsidRPr="001F06F3">
        <w:t xml:space="preserve"> </w:t>
      </w:r>
      <w:r w:rsidR="00162FFE" w:rsidRPr="001F06F3">
        <w:t>%</w:t>
      </w:r>
      <w:r w:rsidR="00312630" w:rsidRPr="001F06F3">
        <w:t xml:space="preserve"> av</w:t>
      </w:r>
      <w:r w:rsidR="00312630" w:rsidRPr="00992382">
        <w:t xml:space="preserve"> opprinnelig material</w:t>
      </w:r>
      <w:r w:rsidR="00650496">
        <w:t>- og tjeneste</w:t>
      </w:r>
      <w:r w:rsidR="00312630" w:rsidRPr="00992382">
        <w:t>faktura</w:t>
      </w:r>
      <w:r w:rsidR="00162FFE" w:rsidRPr="00992382">
        <w:t xml:space="preserve">, hvor alle tillegg til netto inntakskost på materialer er inkludert, dog ikke kapitalytelser, rigging, drift og nedrigging tilknyttet det aktuelle kontraktarbeid. </w:t>
      </w:r>
      <w:r w:rsidR="008C0771" w:rsidRPr="00992382">
        <w:t xml:space="preserve">Totalentreprenøren </w:t>
      </w:r>
      <w:r w:rsidR="00162FFE" w:rsidRPr="00992382">
        <w:t>kan fakturere netto inntakskost tillagt angitt påslagsprosent pluss mva.</w:t>
      </w:r>
    </w:p>
    <w:p w14:paraId="1317DE50" w14:textId="77777777" w:rsidR="00162FFE" w:rsidRPr="00137601" w:rsidRDefault="00162FFE" w:rsidP="00162FFE">
      <w:pPr>
        <w:pStyle w:val="Overskrift3"/>
        <w:rPr>
          <w:rStyle w:val="Overskrift2Tegn"/>
          <w:b/>
          <w:caps w:val="0"/>
        </w:rPr>
      </w:pPr>
      <w:bookmarkStart w:id="324" w:name="_Toc518300144"/>
      <w:bookmarkStart w:id="325" w:name="_Toc160778530"/>
      <w:bookmarkStart w:id="326" w:name="_Toc228280087"/>
      <w:r w:rsidRPr="00137601">
        <w:rPr>
          <w:rStyle w:val="Overskrift2Tegn"/>
          <w:b/>
          <w:caps w:val="0"/>
        </w:rPr>
        <w:t>Underentreprenører</w:t>
      </w:r>
      <w:bookmarkEnd w:id="324"/>
      <w:bookmarkEnd w:id="325"/>
      <w:bookmarkEnd w:id="326"/>
    </w:p>
    <w:p w14:paraId="3E4E4261" w14:textId="568A3C46" w:rsidR="00E21E9E" w:rsidRDefault="00076D07" w:rsidP="000857BA">
      <w:r>
        <w:t xml:space="preserve">Pkt. 7.1 </w:t>
      </w:r>
      <w:r w:rsidR="004759E1">
        <w:t xml:space="preserve">og 7.2 </w:t>
      </w:r>
      <w:r>
        <w:t>gjelder tilsvarende ved bruk av under</w:t>
      </w:r>
      <w:r w:rsidR="000F65DD">
        <w:t>leverandører</w:t>
      </w:r>
      <w:r w:rsidR="00162FFE" w:rsidRPr="00E70EDF">
        <w:t>.</w:t>
      </w:r>
      <w:r w:rsidR="004D5557">
        <w:t xml:space="preserve"> </w:t>
      </w:r>
    </w:p>
    <w:p w14:paraId="57B4EADC" w14:textId="77777777" w:rsidR="00776C43" w:rsidRPr="00776C43" w:rsidRDefault="00776C43" w:rsidP="00776C43">
      <w:pPr>
        <w:pStyle w:val="Overskrift2"/>
      </w:pPr>
      <w:bookmarkStart w:id="327" w:name="_Toc427923098"/>
      <w:bookmarkStart w:id="328" w:name="_Toc160778531"/>
      <w:bookmarkStart w:id="329" w:name="_Toc228280088"/>
      <w:r w:rsidRPr="00776C43">
        <w:t>Sikkerhetsstillelse og forsikringer</w:t>
      </w:r>
      <w:bookmarkEnd w:id="327"/>
      <w:bookmarkEnd w:id="328"/>
      <w:bookmarkEnd w:id="329"/>
    </w:p>
    <w:p w14:paraId="52A2E24C" w14:textId="38DB1BDC" w:rsidR="00776C43" w:rsidRDefault="00776C43" w:rsidP="00776C43">
      <w:pPr>
        <w:rPr>
          <w:color w:val="000000"/>
        </w:rPr>
      </w:pPr>
      <w:r w:rsidRPr="04C634E1">
        <w:rPr>
          <w:color w:val="000000" w:themeColor="text1"/>
        </w:rPr>
        <w:t xml:space="preserve">Leverandøren oppgir her hvilke selskaper han </w:t>
      </w:r>
      <w:r w:rsidRPr="04C634E1">
        <w:rPr>
          <w:color w:val="000000" w:themeColor="text1"/>
          <w:u w:val="single"/>
        </w:rPr>
        <w:t>ville</w:t>
      </w:r>
      <w:r w:rsidRPr="04C634E1">
        <w:rPr>
          <w:color w:val="000000" w:themeColor="text1"/>
        </w:rPr>
        <w:t xml:space="preserve"> stille sikkerhet, forsikre kontraktsarbeidet og stille ansvarsforsikring gjennom:</w:t>
      </w:r>
    </w:p>
    <w:p w14:paraId="4CDD06C4" w14:textId="77777777" w:rsidR="00776C43" w:rsidRPr="007F2CA0" w:rsidRDefault="00776C43" w:rsidP="00776C43">
      <w:pPr>
        <w:rPr>
          <w:color w:val="000000"/>
        </w:rPr>
      </w:pPr>
      <w:r w:rsidRPr="007F2CA0">
        <w:rPr>
          <w:color w:val="000000"/>
        </w:rPr>
        <w:t>Sikkerhet: _________________________________________</w:t>
      </w:r>
    </w:p>
    <w:p w14:paraId="56597DBF" w14:textId="77777777" w:rsidR="00776C43" w:rsidRPr="007F2CA0" w:rsidRDefault="00776C43" w:rsidP="00776C43">
      <w:pPr>
        <w:rPr>
          <w:color w:val="000000"/>
        </w:rPr>
      </w:pPr>
    </w:p>
    <w:p w14:paraId="64EF023D" w14:textId="431C17A4" w:rsidR="008F40F6" w:rsidRPr="00776C43" w:rsidRDefault="00776C43" w:rsidP="000857BA">
      <w:pPr>
        <w:rPr>
          <w:color w:val="000000"/>
        </w:rPr>
      </w:pPr>
      <w:r w:rsidRPr="007F2CA0">
        <w:rPr>
          <w:color w:val="000000"/>
        </w:rPr>
        <w:t>Forsikring: _________________________________________</w:t>
      </w:r>
    </w:p>
    <w:p w14:paraId="6F26305C" w14:textId="6B57D1BA" w:rsidR="000857BA" w:rsidRDefault="000857BA" w:rsidP="000857BA">
      <w:pPr>
        <w:pStyle w:val="Overskrift2"/>
      </w:pPr>
      <w:bookmarkStart w:id="330" w:name="_Toc518300150"/>
      <w:bookmarkStart w:id="331" w:name="_Toc160778532"/>
      <w:bookmarkStart w:id="332" w:name="_Toc228280089"/>
      <w:r>
        <w:t>E</w:t>
      </w:r>
      <w:r w:rsidR="00A91951" w:rsidRPr="000857BA">
        <w:t xml:space="preserve">ventuelle </w:t>
      </w:r>
      <w:r w:rsidR="00062880">
        <w:t>a</w:t>
      </w:r>
      <w:r w:rsidR="00162FFE" w:rsidRPr="000857BA">
        <w:t>ndre opplysninger</w:t>
      </w:r>
      <w:bookmarkEnd w:id="330"/>
      <w:r w:rsidR="000B3C36">
        <w:t xml:space="preserve"> om tilbudet</w:t>
      </w:r>
      <w:bookmarkEnd w:id="331"/>
      <w:bookmarkEnd w:id="332"/>
    </w:p>
    <w:p w14:paraId="031E2E9F" w14:textId="48E75EA1" w:rsidR="00162FFE" w:rsidRPr="000857BA" w:rsidRDefault="00162FFE" w:rsidP="000857BA">
      <w:r w:rsidRPr="000857BA">
        <w:t xml:space="preserve"> </w:t>
      </w:r>
      <w:r w:rsidR="00A91951" w:rsidRPr="000857BA">
        <w:t>(bruk eventuelt eget vedlegg ved behov for mer plass)</w:t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91951" w14:paraId="7308304F" w14:textId="77777777" w:rsidTr="00A91951">
        <w:tc>
          <w:tcPr>
            <w:tcW w:w="9629" w:type="dxa"/>
            <w:tcBorders>
              <w:bottom w:val="dotted" w:sz="4" w:space="0" w:color="auto"/>
            </w:tcBorders>
          </w:tcPr>
          <w:p w14:paraId="79595469" w14:textId="7F343B85" w:rsidR="00A91951" w:rsidRDefault="00A91951" w:rsidP="00A91951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  <w:tr w:rsidR="00A91951" w14:paraId="4F5E2319" w14:textId="77777777" w:rsidTr="00A91951">
        <w:tc>
          <w:tcPr>
            <w:tcW w:w="9629" w:type="dxa"/>
            <w:tcBorders>
              <w:top w:val="dotted" w:sz="4" w:space="0" w:color="auto"/>
              <w:bottom w:val="dotted" w:sz="4" w:space="0" w:color="auto"/>
            </w:tcBorders>
          </w:tcPr>
          <w:p w14:paraId="1C3243C2" w14:textId="77777777" w:rsidR="00A91951" w:rsidRDefault="00A91951" w:rsidP="00A91951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  <w:tr w:rsidR="00A91951" w14:paraId="52B3577C" w14:textId="77777777" w:rsidTr="00A91951">
        <w:tc>
          <w:tcPr>
            <w:tcW w:w="9629" w:type="dxa"/>
            <w:tcBorders>
              <w:top w:val="dotted" w:sz="4" w:space="0" w:color="auto"/>
              <w:bottom w:val="dotted" w:sz="4" w:space="0" w:color="auto"/>
            </w:tcBorders>
          </w:tcPr>
          <w:p w14:paraId="697543B5" w14:textId="77777777" w:rsidR="00A91951" w:rsidRDefault="00A91951" w:rsidP="00A91951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  <w:tr w:rsidR="00A91951" w14:paraId="63CDABA6" w14:textId="77777777" w:rsidTr="00A91951">
        <w:tc>
          <w:tcPr>
            <w:tcW w:w="9629" w:type="dxa"/>
            <w:tcBorders>
              <w:top w:val="dotted" w:sz="4" w:space="0" w:color="auto"/>
              <w:bottom w:val="dotted" w:sz="4" w:space="0" w:color="auto"/>
            </w:tcBorders>
          </w:tcPr>
          <w:p w14:paraId="3F02A701" w14:textId="77777777" w:rsidR="00A91951" w:rsidRDefault="00A91951" w:rsidP="00A91951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  <w:tr w:rsidR="00A91951" w14:paraId="61D51A28" w14:textId="77777777" w:rsidTr="00A91951">
        <w:tc>
          <w:tcPr>
            <w:tcW w:w="9629" w:type="dxa"/>
            <w:tcBorders>
              <w:top w:val="dotted" w:sz="4" w:space="0" w:color="auto"/>
            </w:tcBorders>
          </w:tcPr>
          <w:p w14:paraId="45301CFE" w14:textId="77777777" w:rsidR="00A91951" w:rsidRDefault="00A91951" w:rsidP="00A91951">
            <w:pPr>
              <w:tabs>
                <w:tab w:val="left" w:pos="720"/>
                <w:tab w:val="left" w:pos="851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253"/>
                <w:tab w:val="left" w:pos="8934"/>
                <w:tab w:val="left" w:pos="10080"/>
              </w:tabs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spacing w:val="-2"/>
              </w:rPr>
            </w:pPr>
          </w:p>
        </w:tc>
      </w:tr>
    </w:tbl>
    <w:p w14:paraId="0CF91CF1" w14:textId="3CD90D02" w:rsidR="00464696" w:rsidRDefault="008503D2" w:rsidP="00464696">
      <w:pPr>
        <w:pStyle w:val="Overskrift2"/>
      </w:pPr>
      <w:bookmarkStart w:id="333" w:name="_Toc160778534"/>
      <w:bookmarkStart w:id="334" w:name="_Toc228280090"/>
      <w:r>
        <w:t>L</w:t>
      </w:r>
      <w:r w:rsidR="00F03039">
        <w:t>eVERANDØRENS</w:t>
      </w:r>
      <w:r w:rsidR="00464696" w:rsidRPr="006B55D6">
        <w:t xml:space="preserve"> underskrift</w:t>
      </w:r>
      <w:bookmarkEnd w:id="333"/>
      <w:bookmarkEnd w:id="334"/>
    </w:p>
    <w:p w14:paraId="0BAF196D" w14:textId="77777777" w:rsidR="00464696" w:rsidRPr="00464696" w:rsidRDefault="00464696" w:rsidP="00464696"/>
    <w:p w14:paraId="4BD80172" w14:textId="77777777" w:rsidR="00464696" w:rsidRPr="006B55D6" w:rsidRDefault="00464696" w:rsidP="00464696">
      <w:pPr>
        <w:tabs>
          <w:tab w:val="left" w:pos="2410"/>
        </w:tabs>
      </w:pPr>
      <w:r w:rsidRPr="006B55D6">
        <w:t>Firma:</w:t>
      </w:r>
      <w:r w:rsidRPr="006B55D6">
        <w:tab/>
        <w:t>______________________________________</w:t>
      </w:r>
    </w:p>
    <w:p w14:paraId="31ABA4F6" w14:textId="4EE0AEE6" w:rsidR="00464696" w:rsidRPr="006B55D6" w:rsidRDefault="00464696" w:rsidP="00464696"/>
    <w:p w14:paraId="20E4485C" w14:textId="77777777" w:rsidR="00464696" w:rsidRPr="006B55D6" w:rsidRDefault="00464696" w:rsidP="00464696">
      <w:pPr>
        <w:tabs>
          <w:tab w:val="left" w:pos="4253"/>
        </w:tabs>
      </w:pPr>
      <w:r w:rsidRPr="006B55D6">
        <w:t>Sted ........</w:t>
      </w:r>
      <w:r>
        <w:t>.............................</w:t>
      </w:r>
      <w:r>
        <w:tab/>
      </w:r>
      <w:r w:rsidRPr="006B55D6">
        <w:t>Dato ................20.………..</w:t>
      </w:r>
    </w:p>
    <w:p w14:paraId="70B8C6D6" w14:textId="77777777" w:rsidR="00464696" w:rsidRPr="006B55D6" w:rsidRDefault="00464696" w:rsidP="00464696"/>
    <w:p w14:paraId="7BB102A3" w14:textId="77777777" w:rsidR="00464696" w:rsidRPr="006B55D6" w:rsidRDefault="00464696" w:rsidP="00464696"/>
    <w:p w14:paraId="50BF3401" w14:textId="77777777" w:rsidR="00464696" w:rsidRPr="006B55D6" w:rsidRDefault="00464696" w:rsidP="00464696"/>
    <w:p w14:paraId="523AEFE4" w14:textId="77777777" w:rsidR="00464696" w:rsidRPr="006B55D6" w:rsidRDefault="00464696" w:rsidP="00464696">
      <w:r w:rsidRPr="006B55D6">
        <w:t>________________________</w:t>
      </w:r>
    </w:p>
    <w:p w14:paraId="3A11DC63" w14:textId="77777777" w:rsidR="00464696" w:rsidRPr="006B55D6" w:rsidRDefault="00464696" w:rsidP="00464696">
      <w:r w:rsidRPr="006B55D6">
        <w:t>Tilbyders underskrift</w:t>
      </w:r>
    </w:p>
    <w:p w14:paraId="5A40A4A5" w14:textId="77777777" w:rsidR="00464696" w:rsidRPr="006B55D6" w:rsidRDefault="00464696" w:rsidP="00464696"/>
    <w:p w14:paraId="7CF9303E" w14:textId="77777777" w:rsidR="00464696" w:rsidRPr="006B55D6" w:rsidRDefault="00464696" w:rsidP="00464696"/>
    <w:p w14:paraId="7EBCC6B6" w14:textId="77777777" w:rsidR="00464696" w:rsidRPr="00FA6195" w:rsidRDefault="00464696" w:rsidP="00464696">
      <w:pPr>
        <w:rPr>
          <w:rFonts w:ascii="Arial" w:hAnsi="Arial" w:cs="Arial"/>
          <w:iCs/>
        </w:rPr>
      </w:pPr>
    </w:p>
    <w:p w14:paraId="2B202EA0" w14:textId="77777777" w:rsidR="00464696" w:rsidRPr="00294EFE" w:rsidRDefault="00464696" w:rsidP="00464696"/>
    <w:p w14:paraId="0CA9895E" w14:textId="77777777" w:rsidR="00464696" w:rsidRPr="006B55D6" w:rsidRDefault="00464696" w:rsidP="00464696">
      <w:pPr>
        <w:rPr>
          <w:rFonts w:cstheme="minorHAnsi"/>
          <w:szCs w:val="21"/>
        </w:rPr>
      </w:pPr>
    </w:p>
    <w:p w14:paraId="5F079B6F" w14:textId="77777777" w:rsidR="00464696" w:rsidRPr="0092272A" w:rsidRDefault="00464696" w:rsidP="00464696"/>
    <w:bookmarkEnd w:id="303"/>
    <w:p w14:paraId="71B4DF04" w14:textId="48023DE6" w:rsidR="00577DBA" w:rsidRPr="001E4573" w:rsidRDefault="00577DBA" w:rsidP="00577DBA">
      <w:pPr>
        <w:tabs>
          <w:tab w:val="left" w:pos="720"/>
          <w:tab w:val="left" w:pos="851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253"/>
          <w:tab w:val="left" w:pos="8934"/>
          <w:tab w:val="left" w:pos="10080"/>
        </w:tabs>
        <w:suppressAutoHyphens/>
        <w:autoSpaceDE w:val="0"/>
        <w:autoSpaceDN w:val="0"/>
        <w:adjustRightInd w:val="0"/>
        <w:spacing w:after="0"/>
        <w:jc w:val="both"/>
        <w:rPr>
          <w:spacing w:val="-2"/>
        </w:rPr>
      </w:pPr>
    </w:p>
    <w:sectPr w:rsidR="00577DBA" w:rsidRPr="001E4573" w:rsidSect="00437BA9">
      <w:headerReference w:type="default" r:id="rId13"/>
      <w:footerReference w:type="default" r:id="rId14"/>
      <w:headerReference w:type="first" r:id="rId15"/>
      <w:pgSz w:w="11907" w:h="16840" w:code="9"/>
      <w:pgMar w:top="1985" w:right="1134" w:bottom="1418" w:left="1134" w:header="851" w:footer="284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28C25" w14:textId="77777777" w:rsidR="00441405" w:rsidRDefault="00441405" w:rsidP="00FA087B">
      <w:r>
        <w:separator/>
      </w:r>
    </w:p>
  </w:endnote>
  <w:endnote w:type="continuationSeparator" w:id="0">
    <w:p w14:paraId="090C8150" w14:textId="77777777" w:rsidR="00441405" w:rsidRDefault="00441405" w:rsidP="00FA087B">
      <w:r>
        <w:continuationSeparator/>
      </w:r>
    </w:p>
  </w:endnote>
  <w:endnote w:type="continuationNotice" w:id="1">
    <w:p w14:paraId="300BB28B" w14:textId="77777777" w:rsidR="00441405" w:rsidRDefault="004414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80522985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292137743"/>
          <w:docPartObj>
            <w:docPartGallery w:val="Page Numbers (Top of Page)"/>
            <w:docPartUnique/>
          </w:docPartObj>
        </w:sdtPr>
        <w:sdtEndPr/>
        <w:sdtContent>
          <w:p w14:paraId="5743D19D" w14:textId="0CBF8E5D" w:rsidR="00162FFE" w:rsidRPr="00C0658F" w:rsidRDefault="00162FFE" w:rsidP="2A84E3E8">
            <w:pPr>
              <w:pStyle w:val="Bunntekst"/>
              <w:jc w:val="right"/>
              <w:rPr>
                <w:rFonts w:ascii="Arial" w:hAnsi="Arial" w:cs="Arial"/>
              </w:rPr>
            </w:pPr>
            <w:r w:rsidRPr="2A84E3E8">
              <w:rPr>
                <w:rFonts w:ascii="Arial" w:hAnsi="Arial" w:cs="Arial"/>
              </w:rPr>
              <w:t xml:space="preserve">Side </w:t>
            </w:r>
            <w:r w:rsidRPr="2A84E3E8">
              <w:rPr>
                <w:rFonts w:ascii="Arial" w:hAnsi="Arial" w:cs="Arial"/>
                <w:b/>
                <w:bCs/>
                <w:noProof/>
              </w:rPr>
              <w:fldChar w:fldCharType="begin"/>
            </w:r>
            <w:r w:rsidRPr="2A84E3E8">
              <w:rPr>
                <w:rFonts w:ascii="Arial" w:hAnsi="Arial" w:cs="Arial"/>
                <w:b/>
                <w:bCs/>
                <w:noProof/>
              </w:rPr>
              <w:instrText>PAGE</w:instrText>
            </w:r>
            <w:r w:rsidRPr="2A84E3E8">
              <w:rPr>
                <w:rFonts w:ascii="Arial" w:hAnsi="Arial" w:cs="Arial"/>
                <w:b/>
                <w:bCs/>
                <w:noProof/>
              </w:rPr>
              <w:fldChar w:fldCharType="separate"/>
            </w:r>
            <w:r w:rsidR="0066524E">
              <w:rPr>
                <w:rFonts w:ascii="Arial" w:hAnsi="Arial" w:cs="Arial"/>
                <w:b/>
                <w:bCs/>
                <w:noProof/>
              </w:rPr>
              <w:t>2</w:t>
            </w:r>
            <w:r w:rsidRPr="2A84E3E8">
              <w:rPr>
                <w:rFonts w:ascii="Arial" w:hAnsi="Arial" w:cs="Arial"/>
                <w:b/>
                <w:bCs/>
                <w:noProof/>
              </w:rPr>
              <w:fldChar w:fldCharType="end"/>
            </w:r>
            <w:r w:rsidRPr="2A84E3E8">
              <w:rPr>
                <w:rFonts w:ascii="Arial" w:hAnsi="Arial" w:cs="Arial"/>
              </w:rPr>
              <w:t xml:space="preserve"> av </w:t>
            </w:r>
            <w:r w:rsidRPr="2A84E3E8">
              <w:rPr>
                <w:rFonts w:ascii="Arial" w:hAnsi="Arial" w:cs="Arial"/>
                <w:b/>
                <w:bCs/>
                <w:noProof/>
              </w:rPr>
              <w:fldChar w:fldCharType="begin"/>
            </w:r>
            <w:r w:rsidRPr="2A84E3E8">
              <w:rPr>
                <w:rFonts w:ascii="Arial" w:hAnsi="Arial" w:cs="Arial"/>
                <w:b/>
                <w:bCs/>
                <w:noProof/>
              </w:rPr>
              <w:instrText>NUMPAGES</w:instrText>
            </w:r>
            <w:r w:rsidRPr="2A84E3E8">
              <w:rPr>
                <w:rFonts w:ascii="Arial" w:hAnsi="Arial" w:cs="Arial"/>
                <w:b/>
                <w:bCs/>
                <w:noProof/>
              </w:rPr>
              <w:fldChar w:fldCharType="separate"/>
            </w:r>
            <w:r w:rsidR="0066524E">
              <w:rPr>
                <w:rFonts w:ascii="Arial" w:hAnsi="Arial" w:cs="Arial"/>
                <w:b/>
                <w:bCs/>
                <w:noProof/>
              </w:rPr>
              <w:t>7</w:t>
            </w:r>
            <w:r w:rsidRPr="2A84E3E8">
              <w:rPr>
                <w:rFonts w:ascii="Arial" w:hAnsi="Arial" w:cs="Arial"/>
                <w:b/>
                <w:bCs/>
                <w:noProof/>
              </w:rPr>
              <w:fldChar w:fldCharType="end"/>
            </w:r>
          </w:p>
        </w:sdtContent>
      </w:sdt>
    </w:sdtContent>
  </w:sdt>
  <w:p w14:paraId="5FCD5BE2" w14:textId="77777777" w:rsidR="00162FFE" w:rsidRPr="002815C2" w:rsidRDefault="00162FFE" w:rsidP="00A3572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DB33E" w14:textId="77777777" w:rsidR="00441405" w:rsidRDefault="00441405" w:rsidP="00FA087B">
      <w:r>
        <w:separator/>
      </w:r>
    </w:p>
  </w:footnote>
  <w:footnote w:type="continuationSeparator" w:id="0">
    <w:p w14:paraId="7BA60F96" w14:textId="77777777" w:rsidR="00441405" w:rsidRDefault="00441405" w:rsidP="00FA087B">
      <w:r>
        <w:continuationSeparator/>
      </w:r>
    </w:p>
  </w:footnote>
  <w:footnote w:type="continuationNotice" w:id="1">
    <w:p w14:paraId="1811F4A4" w14:textId="77777777" w:rsidR="00441405" w:rsidRDefault="004414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2D36B" w14:textId="440615E6" w:rsidR="00162FFE" w:rsidRPr="008503D2" w:rsidRDefault="008503D2" w:rsidP="008503D2">
    <w:pPr>
      <w:pStyle w:val="Topptekst"/>
    </w:pPr>
    <w:r>
      <w:rPr>
        <w:noProof/>
      </w:rPr>
      <w:drawing>
        <wp:anchor distT="0" distB="0" distL="0" distR="0" simplePos="0" relativeHeight="251661312" behindDoc="1" locked="0" layoutInCell="1" allowOverlap="1" wp14:anchorId="388300A2" wp14:editId="089CB426">
          <wp:simplePos x="0" y="0"/>
          <wp:positionH relativeFrom="page">
            <wp:posOffset>5745633</wp:posOffset>
          </wp:positionH>
          <wp:positionV relativeFrom="page">
            <wp:posOffset>503809</wp:posOffset>
          </wp:positionV>
          <wp:extent cx="1674310" cy="384043"/>
          <wp:effectExtent l="0" t="0" r="0" b="0"/>
          <wp:wrapNone/>
          <wp:docPr id="1838581354" name="LogoHid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8581354" name="LogoHide"/>
                  <pic:cNvPicPr/>
                </pic:nvPicPr>
                <pic:blipFill>
                  <a:blip r:embed="rId1"/>
                  <a:srcRect r="-27420"/>
                  <a:stretch/>
                </pic:blipFill>
                <pic:spPr>
                  <a:xfrm>
                    <a:off x="0" y="0"/>
                    <a:ext cx="1674310" cy="38404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604E0" w14:textId="0BF717A2" w:rsidR="00C459A2" w:rsidRDefault="008503D2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526690" wp14:editId="22FEBCA3">
          <wp:simplePos x="0" y="0"/>
          <wp:positionH relativeFrom="column">
            <wp:posOffset>4725619</wp:posOffset>
          </wp:positionH>
          <wp:positionV relativeFrom="paragraph">
            <wp:posOffset>-124358</wp:posOffset>
          </wp:positionV>
          <wp:extent cx="1673860" cy="383540"/>
          <wp:effectExtent l="0" t="0" r="0" b="0"/>
          <wp:wrapNone/>
          <wp:docPr id="160409501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Hide1"/>
                  <pic:cNvPicPr/>
                </pic:nvPicPr>
                <pic:blipFill>
                  <a:blip r:embed="rId1"/>
                  <a:srcRect r="-27420"/>
                  <a:stretch/>
                </pic:blipFill>
                <pic:spPr>
                  <a:xfrm>
                    <a:off x="0" y="0"/>
                    <a:ext cx="167386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617E"/>
    <w:multiLevelType w:val="hybridMultilevel"/>
    <w:tmpl w:val="638C8BDC"/>
    <w:lvl w:ilvl="0" w:tplc="0414000F">
      <w:start w:val="1"/>
      <w:numFmt w:val="decimal"/>
      <w:lvlText w:val="%1."/>
      <w:lvlJc w:val="left"/>
      <w:pPr>
        <w:ind w:left="1571" w:hanging="360"/>
      </w:pPr>
    </w:lvl>
    <w:lvl w:ilvl="1" w:tplc="04140019" w:tentative="1">
      <w:start w:val="1"/>
      <w:numFmt w:val="lowerLetter"/>
      <w:lvlText w:val="%2."/>
      <w:lvlJc w:val="left"/>
      <w:pPr>
        <w:ind w:left="2291" w:hanging="360"/>
      </w:pPr>
    </w:lvl>
    <w:lvl w:ilvl="2" w:tplc="0414001B" w:tentative="1">
      <w:start w:val="1"/>
      <w:numFmt w:val="lowerRoman"/>
      <w:lvlText w:val="%3."/>
      <w:lvlJc w:val="right"/>
      <w:pPr>
        <w:ind w:left="3011" w:hanging="180"/>
      </w:pPr>
    </w:lvl>
    <w:lvl w:ilvl="3" w:tplc="0414000F" w:tentative="1">
      <w:start w:val="1"/>
      <w:numFmt w:val="decimal"/>
      <w:lvlText w:val="%4."/>
      <w:lvlJc w:val="left"/>
      <w:pPr>
        <w:ind w:left="3731" w:hanging="360"/>
      </w:pPr>
    </w:lvl>
    <w:lvl w:ilvl="4" w:tplc="04140019" w:tentative="1">
      <w:start w:val="1"/>
      <w:numFmt w:val="lowerLetter"/>
      <w:lvlText w:val="%5."/>
      <w:lvlJc w:val="left"/>
      <w:pPr>
        <w:ind w:left="4451" w:hanging="360"/>
      </w:pPr>
    </w:lvl>
    <w:lvl w:ilvl="5" w:tplc="0414001B" w:tentative="1">
      <w:start w:val="1"/>
      <w:numFmt w:val="lowerRoman"/>
      <w:lvlText w:val="%6."/>
      <w:lvlJc w:val="right"/>
      <w:pPr>
        <w:ind w:left="5171" w:hanging="180"/>
      </w:pPr>
    </w:lvl>
    <w:lvl w:ilvl="6" w:tplc="0414000F" w:tentative="1">
      <w:start w:val="1"/>
      <w:numFmt w:val="decimal"/>
      <w:lvlText w:val="%7."/>
      <w:lvlJc w:val="left"/>
      <w:pPr>
        <w:ind w:left="5891" w:hanging="360"/>
      </w:pPr>
    </w:lvl>
    <w:lvl w:ilvl="7" w:tplc="04140019" w:tentative="1">
      <w:start w:val="1"/>
      <w:numFmt w:val="lowerLetter"/>
      <w:lvlText w:val="%8."/>
      <w:lvlJc w:val="left"/>
      <w:pPr>
        <w:ind w:left="6611" w:hanging="360"/>
      </w:pPr>
    </w:lvl>
    <w:lvl w:ilvl="8" w:tplc="0414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40730B6"/>
    <w:multiLevelType w:val="multilevel"/>
    <w:tmpl w:val="CDD6391E"/>
    <w:styleLink w:val="Stil1"/>
    <w:lvl w:ilvl="0">
      <w:start w:val="1"/>
      <w:numFmt w:val="upperLetter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4432443"/>
    <w:multiLevelType w:val="hybridMultilevel"/>
    <w:tmpl w:val="CE76195E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04AB374E"/>
    <w:multiLevelType w:val="multilevel"/>
    <w:tmpl w:val="4B80C19C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3970"/>
        </w:tabs>
        <w:ind w:left="3970" w:hanging="992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asciiTheme="minorHAnsi" w:hAnsiTheme="minorHAns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92"/>
        </w:tabs>
        <w:ind w:left="992" w:hanging="992"/>
      </w:pPr>
      <w:rPr>
        <w:rFonts w:hint="default"/>
      </w:rPr>
    </w:lvl>
  </w:abstractNum>
  <w:abstractNum w:abstractNumId="4" w15:restartNumberingAfterBreak="0">
    <w:nsid w:val="0547161B"/>
    <w:multiLevelType w:val="multilevel"/>
    <w:tmpl w:val="00DE8F62"/>
    <w:lvl w:ilvl="0">
      <w:start w:val="1"/>
      <w:numFmt w:val="upperLetter"/>
      <w:pStyle w:val="Overskrift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verskrift2"/>
      <w:lvlText w:val="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2.%3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Overskrift4"/>
      <w:lvlText w:val="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06940005"/>
    <w:multiLevelType w:val="hybridMultilevel"/>
    <w:tmpl w:val="B600AD3A"/>
    <w:lvl w:ilvl="0" w:tplc="041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08C464E9"/>
    <w:multiLevelType w:val="hybridMultilevel"/>
    <w:tmpl w:val="153860AC"/>
    <w:lvl w:ilvl="0" w:tplc="3B7C68F8">
      <w:start w:val="1"/>
      <w:numFmt w:val="bullet"/>
      <w:lvlText w:val="•"/>
      <w:lvlJc w:val="left"/>
      <w:pPr>
        <w:ind w:left="1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66BA42">
      <w:start w:val="1"/>
      <w:numFmt w:val="bullet"/>
      <w:lvlText w:val="o"/>
      <w:lvlJc w:val="left"/>
      <w:pPr>
        <w:ind w:left="198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A0A27A">
      <w:start w:val="1"/>
      <w:numFmt w:val="bullet"/>
      <w:lvlText w:val="▪"/>
      <w:lvlJc w:val="left"/>
      <w:pPr>
        <w:ind w:left="27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51A290C">
      <w:start w:val="1"/>
      <w:numFmt w:val="bullet"/>
      <w:lvlText w:val="•"/>
      <w:lvlJc w:val="left"/>
      <w:pPr>
        <w:ind w:left="3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0D001B8">
      <w:start w:val="1"/>
      <w:numFmt w:val="bullet"/>
      <w:lvlText w:val="o"/>
      <w:lvlJc w:val="left"/>
      <w:pPr>
        <w:ind w:left="414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88030A">
      <w:start w:val="1"/>
      <w:numFmt w:val="bullet"/>
      <w:lvlText w:val="▪"/>
      <w:lvlJc w:val="left"/>
      <w:pPr>
        <w:ind w:left="486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9AADECE">
      <w:start w:val="1"/>
      <w:numFmt w:val="bullet"/>
      <w:lvlText w:val="•"/>
      <w:lvlJc w:val="left"/>
      <w:pPr>
        <w:ind w:left="55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7E2774A">
      <w:start w:val="1"/>
      <w:numFmt w:val="bullet"/>
      <w:lvlText w:val="o"/>
      <w:lvlJc w:val="left"/>
      <w:pPr>
        <w:ind w:left="630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AA6DF4">
      <w:start w:val="1"/>
      <w:numFmt w:val="bullet"/>
      <w:lvlText w:val="▪"/>
      <w:lvlJc w:val="left"/>
      <w:pPr>
        <w:ind w:left="702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9110D9E"/>
    <w:multiLevelType w:val="hybridMultilevel"/>
    <w:tmpl w:val="3A62226A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092A36BA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0A534922"/>
    <w:multiLevelType w:val="multilevel"/>
    <w:tmpl w:val="5ABE94A6"/>
    <w:styleLink w:val="StilFlereniverCourierNewVenstr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Style2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pStyle w:val="Styl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E36915"/>
    <w:multiLevelType w:val="hybridMultilevel"/>
    <w:tmpl w:val="38AC6B62"/>
    <w:lvl w:ilvl="0" w:tplc="31365998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680BDF"/>
    <w:multiLevelType w:val="hybridMultilevel"/>
    <w:tmpl w:val="50984CF2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2" w15:restartNumberingAfterBreak="0">
    <w:nsid w:val="0E17464D"/>
    <w:multiLevelType w:val="hybridMultilevel"/>
    <w:tmpl w:val="7120438C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125758C0"/>
    <w:multiLevelType w:val="hybridMultilevel"/>
    <w:tmpl w:val="0832E63C"/>
    <w:lvl w:ilvl="0" w:tplc="0414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14" w15:restartNumberingAfterBreak="0">
    <w:nsid w:val="129872FA"/>
    <w:multiLevelType w:val="hybridMultilevel"/>
    <w:tmpl w:val="263C103A"/>
    <w:lvl w:ilvl="0" w:tplc="0414000F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 w15:restartNumberingAfterBreak="0">
    <w:nsid w:val="1327665E"/>
    <w:multiLevelType w:val="multilevel"/>
    <w:tmpl w:val="A6521272"/>
    <w:styleLink w:val="StilPunktmerketCourierNewVenstre19cmHengende063cm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6A0CAC"/>
    <w:multiLevelType w:val="hybridMultilevel"/>
    <w:tmpl w:val="B9AA1DF4"/>
    <w:lvl w:ilvl="0" w:tplc="04140001">
      <w:start w:val="1"/>
      <w:numFmt w:val="bullet"/>
      <w:lvlText w:val=""/>
      <w:lvlJc w:val="left"/>
      <w:pPr>
        <w:ind w:left="383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455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527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99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671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743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815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87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9597" w:hanging="360"/>
      </w:pPr>
      <w:rPr>
        <w:rFonts w:ascii="Wingdings" w:hAnsi="Wingdings" w:hint="default"/>
      </w:rPr>
    </w:lvl>
  </w:abstractNum>
  <w:abstractNum w:abstractNumId="17" w15:restartNumberingAfterBreak="0">
    <w:nsid w:val="172D5750"/>
    <w:multiLevelType w:val="multilevel"/>
    <w:tmpl w:val="C590CF1E"/>
    <w:styleLink w:val="StilFlereniverSymbolsymbolVenstre063cmHengende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  <w:sz w:val="22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784683C"/>
    <w:multiLevelType w:val="hybridMultilevel"/>
    <w:tmpl w:val="46E4F5C2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17F000B4"/>
    <w:multiLevelType w:val="multilevel"/>
    <w:tmpl w:val="0414001D"/>
    <w:styleLink w:val="Punktliste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AA67F3"/>
    <w:multiLevelType w:val="hybridMultilevel"/>
    <w:tmpl w:val="974A675C"/>
    <w:lvl w:ilvl="0" w:tplc="6D8273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E4F61FA"/>
    <w:multiLevelType w:val="hybridMultilevel"/>
    <w:tmpl w:val="8F84214C"/>
    <w:lvl w:ilvl="0" w:tplc="4306C00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73" w:hanging="360"/>
      </w:pPr>
    </w:lvl>
    <w:lvl w:ilvl="2" w:tplc="0414001B" w:tentative="1">
      <w:start w:val="1"/>
      <w:numFmt w:val="lowerRoman"/>
      <w:lvlText w:val="%3."/>
      <w:lvlJc w:val="right"/>
      <w:pPr>
        <w:ind w:left="2793" w:hanging="180"/>
      </w:pPr>
    </w:lvl>
    <w:lvl w:ilvl="3" w:tplc="0414000F" w:tentative="1">
      <w:start w:val="1"/>
      <w:numFmt w:val="decimal"/>
      <w:lvlText w:val="%4."/>
      <w:lvlJc w:val="left"/>
      <w:pPr>
        <w:ind w:left="3513" w:hanging="360"/>
      </w:pPr>
    </w:lvl>
    <w:lvl w:ilvl="4" w:tplc="04140019" w:tentative="1">
      <w:start w:val="1"/>
      <w:numFmt w:val="lowerLetter"/>
      <w:lvlText w:val="%5."/>
      <w:lvlJc w:val="left"/>
      <w:pPr>
        <w:ind w:left="4233" w:hanging="360"/>
      </w:pPr>
    </w:lvl>
    <w:lvl w:ilvl="5" w:tplc="0414001B" w:tentative="1">
      <w:start w:val="1"/>
      <w:numFmt w:val="lowerRoman"/>
      <w:lvlText w:val="%6."/>
      <w:lvlJc w:val="right"/>
      <w:pPr>
        <w:ind w:left="4953" w:hanging="180"/>
      </w:pPr>
    </w:lvl>
    <w:lvl w:ilvl="6" w:tplc="0414000F" w:tentative="1">
      <w:start w:val="1"/>
      <w:numFmt w:val="decimal"/>
      <w:lvlText w:val="%7."/>
      <w:lvlJc w:val="left"/>
      <w:pPr>
        <w:ind w:left="5673" w:hanging="360"/>
      </w:pPr>
    </w:lvl>
    <w:lvl w:ilvl="7" w:tplc="04140019" w:tentative="1">
      <w:start w:val="1"/>
      <w:numFmt w:val="lowerLetter"/>
      <w:lvlText w:val="%8."/>
      <w:lvlJc w:val="left"/>
      <w:pPr>
        <w:ind w:left="6393" w:hanging="360"/>
      </w:pPr>
    </w:lvl>
    <w:lvl w:ilvl="8" w:tplc="041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204240FC"/>
    <w:multiLevelType w:val="hybridMultilevel"/>
    <w:tmpl w:val="A9C43166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217426F4"/>
    <w:multiLevelType w:val="hybridMultilevel"/>
    <w:tmpl w:val="1B72600A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21AC7DB8"/>
    <w:multiLevelType w:val="hybridMultilevel"/>
    <w:tmpl w:val="4C0CECA4"/>
    <w:lvl w:ilvl="0" w:tplc="B942CDA8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1CA76CD"/>
    <w:multiLevelType w:val="hybridMultilevel"/>
    <w:tmpl w:val="B11E7E1E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48F3558"/>
    <w:multiLevelType w:val="multilevel"/>
    <w:tmpl w:val="7340DA38"/>
    <w:styleLink w:val="StilPunktmerketSymbolsymbolVenstre063cmHengende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sz w:val="22"/>
      </w:rPr>
    </w:lvl>
    <w:lvl w:ilvl="1">
      <w:start w:val="1"/>
      <w:numFmt w:val="bullet"/>
      <w:lvlText w:val="­"/>
      <w:lvlJc w:val="left"/>
      <w:pPr>
        <w:tabs>
          <w:tab w:val="num" w:pos="357"/>
        </w:tabs>
        <w:ind w:left="357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AA00C6"/>
    <w:multiLevelType w:val="hybridMultilevel"/>
    <w:tmpl w:val="1A662E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CA2813"/>
    <w:multiLevelType w:val="hybridMultilevel"/>
    <w:tmpl w:val="3F667EDE"/>
    <w:lvl w:ilvl="0" w:tplc="04140017">
      <w:start w:val="1"/>
      <w:numFmt w:val="lowerLetter"/>
      <w:lvlText w:val="%1)"/>
      <w:lvlJc w:val="left"/>
      <w:pPr>
        <w:ind w:left="1712" w:hanging="360"/>
      </w:pPr>
    </w:lvl>
    <w:lvl w:ilvl="1" w:tplc="04140019" w:tentative="1">
      <w:start w:val="1"/>
      <w:numFmt w:val="lowerLetter"/>
      <w:lvlText w:val="%2."/>
      <w:lvlJc w:val="left"/>
      <w:pPr>
        <w:ind w:left="2432" w:hanging="360"/>
      </w:pPr>
    </w:lvl>
    <w:lvl w:ilvl="2" w:tplc="0414001B" w:tentative="1">
      <w:start w:val="1"/>
      <w:numFmt w:val="lowerRoman"/>
      <w:lvlText w:val="%3."/>
      <w:lvlJc w:val="right"/>
      <w:pPr>
        <w:ind w:left="3152" w:hanging="180"/>
      </w:pPr>
    </w:lvl>
    <w:lvl w:ilvl="3" w:tplc="0414000F" w:tentative="1">
      <w:start w:val="1"/>
      <w:numFmt w:val="decimal"/>
      <w:lvlText w:val="%4."/>
      <w:lvlJc w:val="left"/>
      <w:pPr>
        <w:ind w:left="3872" w:hanging="360"/>
      </w:pPr>
    </w:lvl>
    <w:lvl w:ilvl="4" w:tplc="04140019" w:tentative="1">
      <w:start w:val="1"/>
      <w:numFmt w:val="lowerLetter"/>
      <w:lvlText w:val="%5."/>
      <w:lvlJc w:val="left"/>
      <w:pPr>
        <w:ind w:left="4592" w:hanging="360"/>
      </w:pPr>
    </w:lvl>
    <w:lvl w:ilvl="5" w:tplc="0414001B" w:tentative="1">
      <w:start w:val="1"/>
      <w:numFmt w:val="lowerRoman"/>
      <w:lvlText w:val="%6."/>
      <w:lvlJc w:val="right"/>
      <w:pPr>
        <w:ind w:left="5312" w:hanging="180"/>
      </w:pPr>
    </w:lvl>
    <w:lvl w:ilvl="6" w:tplc="0414000F" w:tentative="1">
      <w:start w:val="1"/>
      <w:numFmt w:val="decimal"/>
      <w:lvlText w:val="%7."/>
      <w:lvlJc w:val="left"/>
      <w:pPr>
        <w:ind w:left="6032" w:hanging="360"/>
      </w:pPr>
    </w:lvl>
    <w:lvl w:ilvl="7" w:tplc="04140019" w:tentative="1">
      <w:start w:val="1"/>
      <w:numFmt w:val="lowerLetter"/>
      <w:lvlText w:val="%8."/>
      <w:lvlJc w:val="left"/>
      <w:pPr>
        <w:ind w:left="6752" w:hanging="360"/>
      </w:pPr>
    </w:lvl>
    <w:lvl w:ilvl="8" w:tplc="0414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0" w15:restartNumberingAfterBreak="0">
    <w:nsid w:val="2CB01C8C"/>
    <w:multiLevelType w:val="multilevel"/>
    <w:tmpl w:val="6F9AC61A"/>
    <w:lvl w:ilvl="0">
      <w:start w:val="1"/>
      <w:numFmt w:val="decimal"/>
      <w:pStyle w:val="Nummerertliste"/>
      <w:lvlText w:val="%1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>
      <w:start w:val="1"/>
      <w:numFmt w:val="decimal"/>
      <w:pStyle w:val="Nummerertliste2"/>
      <w:lvlText w:val="%1.%2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2">
      <w:start w:val="1"/>
      <w:numFmt w:val="decimal"/>
      <w:pStyle w:val="Nummerertliste3"/>
      <w:lvlText w:val="%1.%2.%3.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59"/>
        </w:tabs>
        <w:ind w:left="1559" w:hanging="567"/>
      </w:pPr>
      <w:rPr>
        <w:rFonts w:hint="default"/>
      </w:rPr>
    </w:lvl>
  </w:abstractNum>
  <w:abstractNum w:abstractNumId="31" w15:restartNumberingAfterBreak="0">
    <w:nsid w:val="2CE03EB6"/>
    <w:multiLevelType w:val="hybridMultilevel"/>
    <w:tmpl w:val="DFEE4B20"/>
    <w:lvl w:ilvl="0" w:tplc="ED604126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32" w:hanging="360"/>
      </w:pPr>
    </w:lvl>
    <w:lvl w:ilvl="2" w:tplc="0414001B" w:tentative="1">
      <w:start w:val="1"/>
      <w:numFmt w:val="lowerRoman"/>
      <w:lvlText w:val="%3."/>
      <w:lvlJc w:val="right"/>
      <w:pPr>
        <w:ind w:left="3152" w:hanging="180"/>
      </w:pPr>
    </w:lvl>
    <w:lvl w:ilvl="3" w:tplc="0414000F" w:tentative="1">
      <w:start w:val="1"/>
      <w:numFmt w:val="decimal"/>
      <w:lvlText w:val="%4."/>
      <w:lvlJc w:val="left"/>
      <w:pPr>
        <w:ind w:left="3872" w:hanging="360"/>
      </w:pPr>
    </w:lvl>
    <w:lvl w:ilvl="4" w:tplc="04140019" w:tentative="1">
      <w:start w:val="1"/>
      <w:numFmt w:val="lowerLetter"/>
      <w:lvlText w:val="%5."/>
      <w:lvlJc w:val="left"/>
      <w:pPr>
        <w:ind w:left="4592" w:hanging="360"/>
      </w:pPr>
    </w:lvl>
    <w:lvl w:ilvl="5" w:tplc="0414001B" w:tentative="1">
      <w:start w:val="1"/>
      <w:numFmt w:val="lowerRoman"/>
      <w:lvlText w:val="%6."/>
      <w:lvlJc w:val="right"/>
      <w:pPr>
        <w:ind w:left="5312" w:hanging="180"/>
      </w:pPr>
    </w:lvl>
    <w:lvl w:ilvl="6" w:tplc="0414000F" w:tentative="1">
      <w:start w:val="1"/>
      <w:numFmt w:val="decimal"/>
      <w:lvlText w:val="%7."/>
      <w:lvlJc w:val="left"/>
      <w:pPr>
        <w:ind w:left="6032" w:hanging="360"/>
      </w:pPr>
    </w:lvl>
    <w:lvl w:ilvl="7" w:tplc="04140019" w:tentative="1">
      <w:start w:val="1"/>
      <w:numFmt w:val="lowerLetter"/>
      <w:lvlText w:val="%8."/>
      <w:lvlJc w:val="left"/>
      <w:pPr>
        <w:ind w:left="6752" w:hanging="360"/>
      </w:pPr>
    </w:lvl>
    <w:lvl w:ilvl="8" w:tplc="0414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32" w15:restartNumberingAfterBreak="0">
    <w:nsid w:val="2EA47F97"/>
    <w:multiLevelType w:val="hybridMultilevel"/>
    <w:tmpl w:val="18E092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260C38"/>
    <w:multiLevelType w:val="hybridMultilevel"/>
    <w:tmpl w:val="29E6E5B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316079F"/>
    <w:multiLevelType w:val="hybridMultilevel"/>
    <w:tmpl w:val="3E42CF60"/>
    <w:lvl w:ilvl="0" w:tplc="0414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 w15:restartNumberingAfterBreak="0">
    <w:nsid w:val="337848BA"/>
    <w:multiLevelType w:val="hybridMultilevel"/>
    <w:tmpl w:val="88AE1860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6" w15:restartNumberingAfterBreak="0">
    <w:nsid w:val="38FB3D8C"/>
    <w:multiLevelType w:val="hybridMultilevel"/>
    <w:tmpl w:val="D16E16D6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7" w15:restartNumberingAfterBreak="0">
    <w:nsid w:val="3A6B54AB"/>
    <w:multiLevelType w:val="hybridMultilevel"/>
    <w:tmpl w:val="E884BC36"/>
    <w:lvl w:ilvl="0" w:tplc="04140001">
      <w:start w:val="1"/>
      <w:numFmt w:val="bullet"/>
      <w:lvlText w:val=""/>
      <w:lvlJc w:val="left"/>
      <w:pPr>
        <w:ind w:left="1074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146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218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1290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1362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1434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1506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1578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16507" w:hanging="360"/>
      </w:pPr>
      <w:rPr>
        <w:rFonts w:ascii="Wingdings" w:hAnsi="Wingdings" w:hint="default"/>
      </w:rPr>
    </w:lvl>
  </w:abstractNum>
  <w:abstractNum w:abstractNumId="38" w15:restartNumberingAfterBreak="0">
    <w:nsid w:val="3AD23D3B"/>
    <w:multiLevelType w:val="multilevel"/>
    <w:tmpl w:val="A25E8852"/>
    <w:lvl w:ilvl="0">
      <w:start w:val="1"/>
      <w:numFmt w:val="decimal"/>
      <w:pStyle w:val="Exhibit"/>
      <w:lvlText w:val="Exhibit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3E9B091E"/>
    <w:multiLevelType w:val="hybridMultilevel"/>
    <w:tmpl w:val="CE40E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0750A04"/>
    <w:multiLevelType w:val="hybridMultilevel"/>
    <w:tmpl w:val="434C3986"/>
    <w:lvl w:ilvl="0" w:tplc="041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421A2DFD"/>
    <w:multiLevelType w:val="hybridMultilevel"/>
    <w:tmpl w:val="F948F4C4"/>
    <w:lvl w:ilvl="0" w:tplc="B942CDA8"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2" w15:restartNumberingAfterBreak="0">
    <w:nsid w:val="43B65E19"/>
    <w:multiLevelType w:val="hybridMultilevel"/>
    <w:tmpl w:val="AC1071C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44291011"/>
    <w:multiLevelType w:val="multilevel"/>
    <w:tmpl w:val="BB40384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447759E3"/>
    <w:multiLevelType w:val="hybridMultilevel"/>
    <w:tmpl w:val="1208FA7E"/>
    <w:lvl w:ilvl="0" w:tplc="91FE3BC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73" w:hanging="360"/>
      </w:pPr>
    </w:lvl>
    <w:lvl w:ilvl="2" w:tplc="0414001B" w:tentative="1">
      <w:start w:val="1"/>
      <w:numFmt w:val="lowerRoman"/>
      <w:lvlText w:val="%3."/>
      <w:lvlJc w:val="right"/>
      <w:pPr>
        <w:ind w:left="2793" w:hanging="180"/>
      </w:pPr>
    </w:lvl>
    <w:lvl w:ilvl="3" w:tplc="0414000F" w:tentative="1">
      <w:start w:val="1"/>
      <w:numFmt w:val="decimal"/>
      <w:lvlText w:val="%4."/>
      <w:lvlJc w:val="left"/>
      <w:pPr>
        <w:ind w:left="3513" w:hanging="360"/>
      </w:pPr>
    </w:lvl>
    <w:lvl w:ilvl="4" w:tplc="04140019" w:tentative="1">
      <w:start w:val="1"/>
      <w:numFmt w:val="lowerLetter"/>
      <w:lvlText w:val="%5."/>
      <w:lvlJc w:val="left"/>
      <w:pPr>
        <w:ind w:left="4233" w:hanging="360"/>
      </w:pPr>
    </w:lvl>
    <w:lvl w:ilvl="5" w:tplc="0414001B" w:tentative="1">
      <w:start w:val="1"/>
      <w:numFmt w:val="lowerRoman"/>
      <w:lvlText w:val="%6."/>
      <w:lvlJc w:val="right"/>
      <w:pPr>
        <w:ind w:left="4953" w:hanging="180"/>
      </w:pPr>
    </w:lvl>
    <w:lvl w:ilvl="6" w:tplc="0414000F" w:tentative="1">
      <w:start w:val="1"/>
      <w:numFmt w:val="decimal"/>
      <w:lvlText w:val="%7."/>
      <w:lvlJc w:val="left"/>
      <w:pPr>
        <w:ind w:left="5673" w:hanging="360"/>
      </w:pPr>
    </w:lvl>
    <w:lvl w:ilvl="7" w:tplc="04140019" w:tentative="1">
      <w:start w:val="1"/>
      <w:numFmt w:val="lowerLetter"/>
      <w:lvlText w:val="%8."/>
      <w:lvlJc w:val="left"/>
      <w:pPr>
        <w:ind w:left="6393" w:hanging="360"/>
      </w:pPr>
    </w:lvl>
    <w:lvl w:ilvl="8" w:tplc="041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45911AB7"/>
    <w:multiLevelType w:val="hybridMultilevel"/>
    <w:tmpl w:val="143EE8A8"/>
    <w:lvl w:ilvl="0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6" w15:restartNumberingAfterBreak="0">
    <w:nsid w:val="45A767B6"/>
    <w:multiLevelType w:val="hybridMultilevel"/>
    <w:tmpl w:val="145417FE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7" w15:restartNumberingAfterBreak="0">
    <w:nsid w:val="45C0170B"/>
    <w:multiLevelType w:val="hybridMultilevel"/>
    <w:tmpl w:val="A7C22E46"/>
    <w:lvl w:ilvl="0" w:tplc="2ABA86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70135CA"/>
    <w:multiLevelType w:val="hybridMultilevel"/>
    <w:tmpl w:val="AD1EFF8E"/>
    <w:lvl w:ilvl="0" w:tplc="0414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49" w15:restartNumberingAfterBreak="0">
    <w:nsid w:val="470142E8"/>
    <w:multiLevelType w:val="hybridMultilevel"/>
    <w:tmpl w:val="152CB324"/>
    <w:lvl w:ilvl="0" w:tplc="04140019">
      <w:start w:val="1"/>
      <w:numFmt w:val="lowerLetter"/>
      <w:lvlText w:val="%1."/>
      <w:lvlJc w:val="left"/>
      <w:pPr>
        <w:ind w:left="1713" w:hanging="360"/>
      </w:pPr>
    </w:lvl>
    <w:lvl w:ilvl="1" w:tplc="04140019" w:tentative="1">
      <w:start w:val="1"/>
      <w:numFmt w:val="lowerLetter"/>
      <w:lvlText w:val="%2."/>
      <w:lvlJc w:val="left"/>
      <w:pPr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0" w15:restartNumberingAfterBreak="0">
    <w:nsid w:val="4AB82E9C"/>
    <w:multiLevelType w:val="hybridMultilevel"/>
    <w:tmpl w:val="84400DF8"/>
    <w:lvl w:ilvl="0" w:tplc="04140001">
      <w:start w:val="1"/>
      <w:numFmt w:val="bullet"/>
      <w:lvlText w:val=""/>
      <w:lvlJc w:val="left"/>
      <w:pPr>
        <w:ind w:left="26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51" w15:restartNumberingAfterBreak="0">
    <w:nsid w:val="519B695D"/>
    <w:multiLevelType w:val="hybridMultilevel"/>
    <w:tmpl w:val="D102CD06"/>
    <w:lvl w:ilvl="0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 w15:restartNumberingAfterBreak="0">
    <w:nsid w:val="554E4C79"/>
    <w:multiLevelType w:val="multilevel"/>
    <w:tmpl w:val="CDD6391E"/>
    <w:numStyleLink w:val="Stil1"/>
  </w:abstractNum>
  <w:abstractNum w:abstractNumId="53" w15:restartNumberingAfterBreak="0">
    <w:nsid w:val="55D5245A"/>
    <w:multiLevelType w:val="hybridMultilevel"/>
    <w:tmpl w:val="9DC4F736"/>
    <w:lvl w:ilvl="0" w:tplc="041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4" w15:restartNumberingAfterBreak="0">
    <w:nsid w:val="5A070749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5" w15:restartNumberingAfterBreak="0">
    <w:nsid w:val="5BBB64BC"/>
    <w:multiLevelType w:val="hybridMultilevel"/>
    <w:tmpl w:val="90CC6E24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5ECA4843"/>
    <w:multiLevelType w:val="hybridMultilevel"/>
    <w:tmpl w:val="C83C618E"/>
    <w:lvl w:ilvl="0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7" w15:restartNumberingAfterBreak="0">
    <w:nsid w:val="606708A6"/>
    <w:multiLevelType w:val="hybridMultilevel"/>
    <w:tmpl w:val="F1B68DFC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8" w15:restartNumberingAfterBreak="0">
    <w:nsid w:val="61FD685A"/>
    <w:multiLevelType w:val="hybridMultilevel"/>
    <w:tmpl w:val="32C40D58"/>
    <w:lvl w:ilvl="0" w:tplc="615A379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073" w:hanging="360"/>
      </w:pPr>
    </w:lvl>
    <w:lvl w:ilvl="2" w:tplc="0414001B" w:tentative="1">
      <w:start w:val="1"/>
      <w:numFmt w:val="lowerRoman"/>
      <w:lvlText w:val="%3."/>
      <w:lvlJc w:val="right"/>
      <w:pPr>
        <w:ind w:left="2793" w:hanging="180"/>
      </w:pPr>
    </w:lvl>
    <w:lvl w:ilvl="3" w:tplc="0414000F" w:tentative="1">
      <w:start w:val="1"/>
      <w:numFmt w:val="decimal"/>
      <w:lvlText w:val="%4."/>
      <w:lvlJc w:val="left"/>
      <w:pPr>
        <w:ind w:left="3513" w:hanging="360"/>
      </w:pPr>
    </w:lvl>
    <w:lvl w:ilvl="4" w:tplc="04140019" w:tentative="1">
      <w:start w:val="1"/>
      <w:numFmt w:val="lowerLetter"/>
      <w:lvlText w:val="%5."/>
      <w:lvlJc w:val="left"/>
      <w:pPr>
        <w:ind w:left="4233" w:hanging="360"/>
      </w:pPr>
    </w:lvl>
    <w:lvl w:ilvl="5" w:tplc="0414001B" w:tentative="1">
      <w:start w:val="1"/>
      <w:numFmt w:val="lowerRoman"/>
      <w:lvlText w:val="%6."/>
      <w:lvlJc w:val="right"/>
      <w:pPr>
        <w:ind w:left="4953" w:hanging="180"/>
      </w:pPr>
    </w:lvl>
    <w:lvl w:ilvl="6" w:tplc="0414000F" w:tentative="1">
      <w:start w:val="1"/>
      <w:numFmt w:val="decimal"/>
      <w:lvlText w:val="%7."/>
      <w:lvlJc w:val="left"/>
      <w:pPr>
        <w:ind w:left="5673" w:hanging="360"/>
      </w:pPr>
    </w:lvl>
    <w:lvl w:ilvl="7" w:tplc="04140019" w:tentative="1">
      <w:start w:val="1"/>
      <w:numFmt w:val="lowerLetter"/>
      <w:lvlText w:val="%8."/>
      <w:lvlJc w:val="left"/>
      <w:pPr>
        <w:ind w:left="6393" w:hanging="360"/>
      </w:pPr>
    </w:lvl>
    <w:lvl w:ilvl="8" w:tplc="0414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9" w15:restartNumberingAfterBreak="0">
    <w:nsid w:val="64333A29"/>
    <w:multiLevelType w:val="multilevel"/>
    <w:tmpl w:val="0E565154"/>
    <w:lvl w:ilvl="0">
      <w:start w:val="1"/>
      <w:numFmt w:val="decimal"/>
      <w:pStyle w:val="Bilag"/>
      <w:lvlText w:val="Bilag %1"/>
      <w:lvlJc w:val="left"/>
      <w:pPr>
        <w:tabs>
          <w:tab w:val="num" w:pos="992"/>
        </w:tabs>
        <w:ind w:left="992" w:hanging="992"/>
      </w:pPr>
      <w:rPr>
        <w:rFonts w:hint="default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64653757"/>
    <w:multiLevelType w:val="multilevel"/>
    <w:tmpl w:val="98D841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66A45F23"/>
    <w:multiLevelType w:val="multilevel"/>
    <w:tmpl w:val="0414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67C42659"/>
    <w:multiLevelType w:val="hybridMultilevel"/>
    <w:tmpl w:val="1722CBA0"/>
    <w:lvl w:ilvl="0" w:tplc="0414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3" w15:restartNumberingAfterBreak="0">
    <w:nsid w:val="6AB45B9A"/>
    <w:multiLevelType w:val="hybridMultilevel"/>
    <w:tmpl w:val="DEBC868E"/>
    <w:lvl w:ilvl="0" w:tplc="0414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64" w15:restartNumberingAfterBreak="0">
    <w:nsid w:val="6B754264"/>
    <w:multiLevelType w:val="multilevel"/>
    <w:tmpl w:val="620C066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5" w15:restartNumberingAfterBreak="0">
    <w:nsid w:val="6D4962E1"/>
    <w:multiLevelType w:val="multilevel"/>
    <w:tmpl w:val="4AACF5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6" w15:restartNumberingAfterBreak="0">
    <w:nsid w:val="6E6F7629"/>
    <w:multiLevelType w:val="hybridMultilevel"/>
    <w:tmpl w:val="B518E992"/>
    <w:lvl w:ilvl="0" w:tplc="0414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2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80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720" w:hanging="360"/>
      </w:pPr>
      <w:rPr>
        <w:rFonts w:ascii="Wingdings" w:hAnsi="Wingdings" w:hint="default"/>
      </w:rPr>
    </w:lvl>
  </w:abstractNum>
  <w:abstractNum w:abstractNumId="67" w15:restartNumberingAfterBreak="0">
    <w:nsid w:val="6F304E1B"/>
    <w:multiLevelType w:val="hybridMultilevel"/>
    <w:tmpl w:val="5FD4B0F4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8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FA4B26"/>
    <w:multiLevelType w:val="hybridMultilevel"/>
    <w:tmpl w:val="574425DE"/>
    <w:lvl w:ilvl="0" w:tplc="0414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501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4221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941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661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381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7101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821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541" w:hanging="360"/>
      </w:pPr>
      <w:rPr>
        <w:rFonts w:ascii="Wingdings" w:hAnsi="Wingdings" w:hint="default"/>
      </w:rPr>
    </w:lvl>
  </w:abstractNum>
  <w:abstractNum w:abstractNumId="70" w15:restartNumberingAfterBreak="0">
    <w:nsid w:val="73456C73"/>
    <w:multiLevelType w:val="hybridMultilevel"/>
    <w:tmpl w:val="E674A2EC"/>
    <w:lvl w:ilvl="0" w:tplc="AD7CEF46">
      <w:numFmt w:val="bullet"/>
      <w:lvlText w:val="•"/>
      <w:lvlJc w:val="left"/>
      <w:pPr>
        <w:ind w:left="1890" w:hanging="450"/>
      </w:pPr>
      <w:rPr>
        <w:rFonts w:ascii="Calibri" w:eastAsia="Times New Roman" w:hAnsi="Calibri" w:cs="Times New Roman" w:hint="default"/>
      </w:rPr>
    </w:lvl>
    <w:lvl w:ilvl="1" w:tplc="AD7CEF46">
      <w:numFmt w:val="bullet"/>
      <w:lvlText w:val="•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75E0710C"/>
    <w:multiLevelType w:val="hybridMultilevel"/>
    <w:tmpl w:val="34FC31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7CEF46">
      <w:numFmt w:val="bullet"/>
      <w:lvlText w:val="•"/>
      <w:lvlJc w:val="left"/>
      <w:pPr>
        <w:ind w:left="1530" w:hanging="450"/>
      </w:pPr>
      <w:rPr>
        <w:rFonts w:ascii="Calibri" w:eastAsia="Times New Roman" w:hAnsi="Calibri" w:cs="Times New Roman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6404B4D"/>
    <w:multiLevelType w:val="hybridMultilevel"/>
    <w:tmpl w:val="337A365C"/>
    <w:lvl w:ilvl="0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3" w15:restartNumberingAfterBreak="0">
    <w:nsid w:val="77B121BB"/>
    <w:multiLevelType w:val="hybridMultilevel"/>
    <w:tmpl w:val="68B456B8"/>
    <w:lvl w:ilvl="0" w:tplc="5562F79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A09037C"/>
    <w:multiLevelType w:val="multilevel"/>
    <w:tmpl w:val="1630A8DA"/>
    <w:lvl w:ilvl="0">
      <w:start w:val="1"/>
      <w:numFmt w:val="bullet"/>
      <w:pStyle w:val="Punktliste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>
      <w:start w:val="1"/>
      <w:numFmt w:val="bullet"/>
      <w:pStyle w:val="Punktliste2"/>
      <w:lvlText w:val="o"/>
      <w:lvlJc w:val="left"/>
      <w:pPr>
        <w:tabs>
          <w:tab w:val="num" w:pos="1559"/>
        </w:tabs>
        <w:ind w:left="1559" w:hanging="283"/>
      </w:pPr>
      <w:rPr>
        <w:rFonts w:ascii="Courier New" w:hAnsi="Courier New" w:hint="default"/>
      </w:rPr>
    </w:lvl>
    <w:lvl w:ilvl="2">
      <w:start w:val="1"/>
      <w:numFmt w:val="bullet"/>
      <w:pStyle w:val="Punktliste3"/>
      <w:lvlText w:val=""/>
      <w:lvlJc w:val="left"/>
      <w:pPr>
        <w:tabs>
          <w:tab w:val="num" w:pos="1843"/>
        </w:tabs>
        <w:ind w:left="1843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9648805">
    <w:abstractNumId w:val="3"/>
  </w:num>
  <w:num w:numId="2" w16cid:durableId="410394344">
    <w:abstractNumId w:val="19"/>
  </w:num>
  <w:num w:numId="3" w16cid:durableId="1967153817">
    <w:abstractNumId w:val="74"/>
  </w:num>
  <w:num w:numId="4" w16cid:durableId="1157962506">
    <w:abstractNumId w:val="9"/>
  </w:num>
  <w:num w:numId="5" w16cid:durableId="1559245601">
    <w:abstractNumId w:val="17"/>
  </w:num>
  <w:num w:numId="6" w16cid:durableId="634263903">
    <w:abstractNumId w:val="15"/>
  </w:num>
  <w:num w:numId="7" w16cid:durableId="1994330259">
    <w:abstractNumId w:val="27"/>
  </w:num>
  <w:num w:numId="8" w16cid:durableId="480773723">
    <w:abstractNumId w:val="59"/>
  </w:num>
  <w:num w:numId="9" w16cid:durableId="22101361">
    <w:abstractNumId w:val="30"/>
  </w:num>
  <w:num w:numId="10" w16cid:durableId="433282113">
    <w:abstractNumId w:val="38"/>
  </w:num>
  <w:num w:numId="11" w16cid:durableId="1417241352">
    <w:abstractNumId w:val="56"/>
  </w:num>
  <w:num w:numId="12" w16cid:durableId="437914964">
    <w:abstractNumId w:val="62"/>
  </w:num>
  <w:num w:numId="13" w16cid:durableId="1899783087">
    <w:abstractNumId w:val="25"/>
  </w:num>
  <w:num w:numId="14" w16cid:durableId="2113282003">
    <w:abstractNumId w:val="49"/>
  </w:num>
  <w:num w:numId="15" w16cid:durableId="1319991754">
    <w:abstractNumId w:val="73"/>
  </w:num>
  <w:num w:numId="16" w16cid:durableId="652220637">
    <w:abstractNumId w:val="39"/>
  </w:num>
  <w:num w:numId="17" w16cid:durableId="201064542">
    <w:abstractNumId w:val="51"/>
  </w:num>
  <w:num w:numId="18" w16cid:durableId="1660689982">
    <w:abstractNumId w:val="3"/>
  </w:num>
  <w:num w:numId="19" w16cid:durableId="1306467538">
    <w:abstractNumId w:val="71"/>
  </w:num>
  <w:num w:numId="20" w16cid:durableId="284311526">
    <w:abstractNumId w:val="50"/>
  </w:num>
  <w:num w:numId="21" w16cid:durableId="139999497">
    <w:abstractNumId w:val="36"/>
  </w:num>
  <w:num w:numId="22" w16cid:durableId="1202354875">
    <w:abstractNumId w:val="7"/>
  </w:num>
  <w:num w:numId="23" w16cid:durableId="773087883">
    <w:abstractNumId w:val="26"/>
  </w:num>
  <w:num w:numId="24" w16cid:durableId="1533423050">
    <w:abstractNumId w:val="28"/>
  </w:num>
  <w:num w:numId="25" w16cid:durableId="1743403699">
    <w:abstractNumId w:val="57"/>
  </w:num>
  <w:num w:numId="26" w16cid:durableId="1544519054">
    <w:abstractNumId w:val="3"/>
  </w:num>
  <w:num w:numId="27" w16cid:durableId="1936547904">
    <w:abstractNumId w:val="16"/>
  </w:num>
  <w:num w:numId="28" w16cid:durableId="1727492523">
    <w:abstractNumId w:val="69"/>
  </w:num>
  <w:num w:numId="29" w16cid:durableId="798113637">
    <w:abstractNumId w:val="48"/>
  </w:num>
  <w:num w:numId="30" w16cid:durableId="1985544214">
    <w:abstractNumId w:val="45"/>
  </w:num>
  <w:num w:numId="31" w16cid:durableId="1648826909">
    <w:abstractNumId w:val="37"/>
  </w:num>
  <w:num w:numId="32" w16cid:durableId="1617325870">
    <w:abstractNumId w:val="13"/>
  </w:num>
  <w:num w:numId="33" w16cid:durableId="1564562249">
    <w:abstractNumId w:val="0"/>
  </w:num>
  <w:num w:numId="34" w16cid:durableId="680594418">
    <w:abstractNumId w:val="66"/>
  </w:num>
  <w:num w:numId="35" w16cid:durableId="1745255293">
    <w:abstractNumId w:val="41"/>
  </w:num>
  <w:num w:numId="36" w16cid:durableId="945231267">
    <w:abstractNumId w:val="72"/>
  </w:num>
  <w:num w:numId="37" w16cid:durableId="1077359571">
    <w:abstractNumId w:val="2"/>
  </w:num>
  <w:num w:numId="38" w16cid:durableId="1050497147">
    <w:abstractNumId w:val="23"/>
  </w:num>
  <w:num w:numId="39" w16cid:durableId="1220091780">
    <w:abstractNumId w:val="35"/>
  </w:num>
  <w:num w:numId="40" w16cid:durableId="798039102">
    <w:abstractNumId w:val="11"/>
  </w:num>
  <w:num w:numId="41" w16cid:durableId="19823593">
    <w:abstractNumId w:val="67"/>
  </w:num>
  <w:num w:numId="42" w16cid:durableId="2055037541">
    <w:abstractNumId w:val="18"/>
  </w:num>
  <w:num w:numId="43" w16cid:durableId="182866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532062248">
    <w:abstractNumId w:val="12"/>
  </w:num>
  <w:num w:numId="45" w16cid:durableId="13386345">
    <w:abstractNumId w:val="3"/>
  </w:num>
  <w:num w:numId="46" w16cid:durableId="71589210">
    <w:abstractNumId w:val="6"/>
  </w:num>
  <w:num w:numId="47" w16cid:durableId="1248491130">
    <w:abstractNumId w:val="3"/>
  </w:num>
  <w:num w:numId="48" w16cid:durableId="612522700">
    <w:abstractNumId w:val="3"/>
  </w:num>
  <w:num w:numId="49" w16cid:durableId="1571963813">
    <w:abstractNumId w:val="3"/>
  </w:num>
  <w:num w:numId="50" w16cid:durableId="137576161">
    <w:abstractNumId w:val="3"/>
  </w:num>
  <w:num w:numId="51" w16cid:durableId="214699298">
    <w:abstractNumId w:val="3"/>
  </w:num>
  <w:num w:numId="52" w16cid:durableId="1696954780">
    <w:abstractNumId w:val="3"/>
  </w:num>
  <w:num w:numId="53" w16cid:durableId="421219639">
    <w:abstractNumId w:val="3"/>
  </w:num>
  <w:num w:numId="54" w16cid:durableId="443769625">
    <w:abstractNumId w:val="34"/>
  </w:num>
  <w:num w:numId="55" w16cid:durableId="2082827277">
    <w:abstractNumId w:val="3"/>
  </w:num>
  <w:num w:numId="56" w16cid:durableId="19279487">
    <w:abstractNumId w:val="3"/>
  </w:num>
  <w:num w:numId="57" w16cid:durableId="1478918090">
    <w:abstractNumId w:val="70"/>
  </w:num>
  <w:num w:numId="58" w16cid:durableId="1414010001">
    <w:abstractNumId w:val="3"/>
  </w:num>
  <w:num w:numId="59" w16cid:durableId="1826510431">
    <w:abstractNumId w:val="3"/>
  </w:num>
  <w:num w:numId="60" w16cid:durableId="250234634">
    <w:abstractNumId w:val="47"/>
  </w:num>
  <w:num w:numId="61" w16cid:durableId="1199514913">
    <w:abstractNumId w:val="3"/>
  </w:num>
  <w:num w:numId="62" w16cid:durableId="1022054847">
    <w:abstractNumId w:val="3"/>
  </w:num>
  <w:num w:numId="63" w16cid:durableId="1497258253">
    <w:abstractNumId w:val="3"/>
  </w:num>
  <w:num w:numId="64" w16cid:durableId="1879510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8693624">
    <w:abstractNumId w:val="29"/>
  </w:num>
  <w:num w:numId="66" w16cid:durableId="943612210">
    <w:abstractNumId w:val="3"/>
  </w:num>
  <w:num w:numId="67" w16cid:durableId="1540435007">
    <w:abstractNumId w:val="53"/>
  </w:num>
  <w:num w:numId="68" w16cid:durableId="202716764">
    <w:abstractNumId w:val="63"/>
  </w:num>
  <w:num w:numId="69" w16cid:durableId="1498379890">
    <w:abstractNumId w:val="5"/>
  </w:num>
  <w:num w:numId="70" w16cid:durableId="523249172">
    <w:abstractNumId w:val="55"/>
  </w:num>
  <w:num w:numId="71" w16cid:durableId="363190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919629419">
    <w:abstractNumId w:val="3"/>
  </w:num>
  <w:num w:numId="73" w16cid:durableId="1934390217">
    <w:abstractNumId w:val="3"/>
  </w:num>
  <w:num w:numId="74" w16cid:durableId="145706287">
    <w:abstractNumId w:val="44"/>
  </w:num>
  <w:num w:numId="75" w16cid:durableId="1267927122">
    <w:abstractNumId w:val="22"/>
  </w:num>
  <w:num w:numId="76" w16cid:durableId="983119825">
    <w:abstractNumId w:val="58"/>
  </w:num>
  <w:num w:numId="77" w16cid:durableId="478041063">
    <w:abstractNumId w:val="31"/>
  </w:num>
  <w:num w:numId="78" w16cid:durableId="402801735">
    <w:abstractNumId w:val="60"/>
  </w:num>
  <w:num w:numId="79" w16cid:durableId="334649858">
    <w:abstractNumId w:val="24"/>
  </w:num>
  <w:num w:numId="80" w16cid:durableId="1955938313">
    <w:abstractNumId w:val="46"/>
  </w:num>
  <w:num w:numId="81" w16cid:durableId="617955075">
    <w:abstractNumId w:val="14"/>
  </w:num>
  <w:num w:numId="82" w16cid:durableId="99642396">
    <w:abstractNumId w:val="65"/>
  </w:num>
  <w:num w:numId="83" w16cid:durableId="1568606603">
    <w:abstractNumId w:val="61"/>
  </w:num>
  <w:num w:numId="84" w16cid:durableId="1326201751">
    <w:abstractNumId w:val="8"/>
  </w:num>
  <w:num w:numId="85" w16cid:durableId="633607269">
    <w:abstractNumId w:val="4"/>
  </w:num>
  <w:num w:numId="86" w16cid:durableId="1921720077">
    <w:abstractNumId w:val="1"/>
  </w:num>
  <w:num w:numId="87" w16cid:durableId="1628774220">
    <w:abstractNumId w:val="52"/>
  </w:num>
  <w:num w:numId="88" w16cid:durableId="1772507154">
    <w:abstractNumId w:val="54"/>
  </w:num>
  <w:num w:numId="89" w16cid:durableId="5914750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898594412">
    <w:abstractNumId w:val="64"/>
  </w:num>
  <w:num w:numId="91" w16cid:durableId="752824197">
    <w:abstractNumId w:val="10"/>
  </w:num>
  <w:num w:numId="92" w16cid:durableId="840897523">
    <w:abstractNumId w:val="40"/>
  </w:num>
  <w:num w:numId="93" w16cid:durableId="1952543570">
    <w:abstractNumId w:val="33"/>
  </w:num>
  <w:num w:numId="94" w16cid:durableId="155583094">
    <w:abstractNumId w:val="42"/>
  </w:num>
  <w:num w:numId="95" w16cid:durableId="710348149">
    <w:abstractNumId w:val="43"/>
  </w:num>
  <w:num w:numId="96" w16cid:durableId="1044059966">
    <w:abstractNumId w:val="20"/>
  </w:num>
  <w:num w:numId="97" w16cid:durableId="1517308697">
    <w:abstractNumId w:val="68"/>
  </w:num>
  <w:num w:numId="98" w16cid:durableId="1427537779">
    <w:abstractNumId w:val="43"/>
    <w:lvlOverride w:ilvl="0">
      <w:startOverride w:val="3"/>
    </w:lvlOverride>
    <w:lvlOverride w:ilvl="1">
      <w:startOverride w:val="3"/>
    </w:lvlOverride>
  </w:num>
  <w:num w:numId="99" w16cid:durableId="17048686">
    <w:abstractNumId w:val="32"/>
  </w:num>
  <w:num w:numId="100" w16cid:durableId="51317019">
    <w:abstractNumId w:val="2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86A"/>
    <w:rsid w:val="00001013"/>
    <w:rsid w:val="0000168F"/>
    <w:rsid w:val="0000198F"/>
    <w:rsid w:val="000024FA"/>
    <w:rsid w:val="00002C34"/>
    <w:rsid w:val="00004E4E"/>
    <w:rsid w:val="00007A01"/>
    <w:rsid w:val="00007A22"/>
    <w:rsid w:val="00007AF2"/>
    <w:rsid w:val="00011233"/>
    <w:rsid w:val="00012F74"/>
    <w:rsid w:val="000147E9"/>
    <w:rsid w:val="000149B5"/>
    <w:rsid w:val="000156A2"/>
    <w:rsid w:val="00017F81"/>
    <w:rsid w:val="000210AC"/>
    <w:rsid w:val="00021F20"/>
    <w:rsid w:val="000229FF"/>
    <w:rsid w:val="00022C5A"/>
    <w:rsid w:val="00023893"/>
    <w:rsid w:val="00023BCE"/>
    <w:rsid w:val="00024F55"/>
    <w:rsid w:val="000259CB"/>
    <w:rsid w:val="00027580"/>
    <w:rsid w:val="0003023C"/>
    <w:rsid w:val="00031846"/>
    <w:rsid w:val="000322E5"/>
    <w:rsid w:val="000337F6"/>
    <w:rsid w:val="00035D2D"/>
    <w:rsid w:val="00036CF0"/>
    <w:rsid w:val="000417EF"/>
    <w:rsid w:val="00041AE7"/>
    <w:rsid w:val="00041B4C"/>
    <w:rsid w:val="0004216F"/>
    <w:rsid w:val="0004323A"/>
    <w:rsid w:val="0004348D"/>
    <w:rsid w:val="0004439B"/>
    <w:rsid w:val="00044B9C"/>
    <w:rsid w:val="00046CD7"/>
    <w:rsid w:val="00047165"/>
    <w:rsid w:val="000508E4"/>
    <w:rsid w:val="00051476"/>
    <w:rsid w:val="00052B30"/>
    <w:rsid w:val="00053602"/>
    <w:rsid w:val="0005426A"/>
    <w:rsid w:val="00054CD5"/>
    <w:rsid w:val="0005657C"/>
    <w:rsid w:val="00057690"/>
    <w:rsid w:val="00060474"/>
    <w:rsid w:val="00061985"/>
    <w:rsid w:val="00062432"/>
    <w:rsid w:val="00062880"/>
    <w:rsid w:val="00062B29"/>
    <w:rsid w:val="00062B98"/>
    <w:rsid w:val="00063EDA"/>
    <w:rsid w:val="0006541B"/>
    <w:rsid w:val="00065B5B"/>
    <w:rsid w:val="000661D7"/>
    <w:rsid w:val="000676EF"/>
    <w:rsid w:val="00071322"/>
    <w:rsid w:val="000714DC"/>
    <w:rsid w:val="000719A1"/>
    <w:rsid w:val="0007361E"/>
    <w:rsid w:val="0007415E"/>
    <w:rsid w:val="0007444C"/>
    <w:rsid w:val="000756BD"/>
    <w:rsid w:val="00076C0D"/>
    <w:rsid w:val="00076D07"/>
    <w:rsid w:val="00077382"/>
    <w:rsid w:val="0007745F"/>
    <w:rsid w:val="00077631"/>
    <w:rsid w:val="00077D7D"/>
    <w:rsid w:val="000821B2"/>
    <w:rsid w:val="00082ABC"/>
    <w:rsid w:val="000839C1"/>
    <w:rsid w:val="000857BA"/>
    <w:rsid w:val="00086B5F"/>
    <w:rsid w:val="0009009D"/>
    <w:rsid w:val="00093B39"/>
    <w:rsid w:val="00094490"/>
    <w:rsid w:val="00096E74"/>
    <w:rsid w:val="00097FEC"/>
    <w:rsid w:val="000A01DF"/>
    <w:rsid w:val="000A1D54"/>
    <w:rsid w:val="000A312E"/>
    <w:rsid w:val="000A39EE"/>
    <w:rsid w:val="000A51E3"/>
    <w:rsid w:val="000A5E10"/>
    <w:rsid w:val="000A6EFE"/>
    <w:rsid w:val="000A72D9"/>
    <w:rsid w:val="000A7A0C"/>
    <w:rsid w:val="000B0362"/>
    <w:rsid w:val="000B19A1"/>
    <w:rsid w:val="000B1B05"/>
    <w:rsid w:val="000B1E0E"/>
    <w:rsid w:val="000B3C36"/>
    <w:rsid w:val="000B58D8"/>
    <w:rsid w:val="000B61EF"/>
    <w:rsid w:val="000B699D"/>
    <w:rsid w:val="000B7092"/>
    <w:rsid w:val="000B74B7"/>
    <w:rsid w:val="000B75D0"/>
    <w:rsid w:val="000C0487"/>
    <w:rsid w:val="000C29DD"/>
    <w:rsid w:val="000C3624"/>
    <w:rsid w:val="000C3A0B"/>
    <w:rsid w:val="000C4DFA"/>
    <w:rsid w:val="000C4EB8"/>
    <w:rsid w:val="000C57B2"/>
    <w:rsid w:val="000D09D7"/>
    <w:rsid w:val="000D29D8"/>
    <w:rsid w:val="000D2BBD"/>
    <w:rsid w:val="000D2FDB"/>
    <w:rsid w:val="000D3EA3"/>
    <w:rsid w:val="000D6CBE"/>
    <w:rsid w:val="000E0814"/>
    <w:rsid w:val="000E292D"/>
    <w:rsid w:val="000E40EA"/>
    <w:rsid w:val="000E7CF8"/>
    <w:rsid w:val="000F2764"/>
    <w:rsid w:val="000F3C5D"/>
    <w:rsid w:val="000F3E99"/>
    <w:rsid w:val="000F4C72"/>
    <w:rsid w:val="000F4DEE"/>
    <w:rsid w:val="000F65DD"/>
    <w:rsid w:val="000F67F1"/>
    <w:rsid w:val="000F765C"/>
    <w:rsid w:val="000F779B"/>
    <w:rsid w:val="0010060F"/>
    <w:rsid w:val="00101116"/>
    <w:rsid w:val="001030F1"/>
    <w:rsid w:val="0010409F"/>
    <w:rsid w:val="0010443F"/>
    <w:rsid w:val="00104F83"/>
    <w:rsid w:val="00107DEB"/>
    <w:rsid w:val="001108E9"/>
    <w:rsid w:val="00110974"/>
    <w:rsid w:val="00110AF8"/>
    <w:rsid w:val="0011107E"/>
    <w:rsid w:val="00111408"/>
    <w:rsid w:val="00112444"/>
    <w:rsid w:val="00112539"/>
    <w:rsid w:val="00112F14"/>
    <w:rsid w:val="0011403A"/>
    <w:rsid w:val="00115931"/>
    <w:rsid w:val="0012037F"/>
    <w:rsid w:val="00120C58"/>
    <w:rsid w:val="00120DD9"/>
    <w:rsid w:val="0012144C"/>
    <w:rsid w:val="00121DD8"/>
    <w:rsid w:val="00122967"/>
    <w:rsid w:val="00122EC0"/>
    <w:rsid w:val="0012336E"/>
    <w:rsid w:val="001252FA"/>
    <w:rsid w:val="00126419"/>
    <w:rsid w:val="0013282C"/>
    <w:rsid w:val="0013322E"/>
    <w:rsid w:val="001333D0"/>
    <w:rsid w:val="00133503"/>
    <w:rsid w:val="00133FBD"/>
    <w:rsid w:val="00134398"/>
    <w:rsid w:val="00136325"/>
    <w:rsid w:val="00136ED0"/>
    <w:rsid w:val="001408CF"/>
    <w:rsid w:val="00140905"/>
    <w:rsid w:val="00140D0E"/>
    <w:rsid w:val="0014187F"/>
    <w:rsid w:val="00141ECD"/>
    <w:rsid w:val="0014458F"/>
    <w:rsid w:val="0014530A"/>
    <w:rsid w:val="0014537C"/>
    <w:rsid w:val="001455ED"/>
    <w:rsid w:val="001463CD"/>
    <w:rsid w:val="00147257"/>
    <w:rsid w:val="00147411"/>
    <w:rsid w:val="001506D8"/>
    <w:rsid w:val="00150E59"/>
    <w:rsid w:val="00150FE0"/>
    <w:rsid w:val="001553C3"/>
    <w:rsid w:val="0016126B"/>
    <w:rsid w:val="001619D7"/>
    <w:rsid w:val="00161B6B"/>
    <w:rsid w:val="00162FFE"/>
    <w:rsid w:val="00163136"/>
    <w:rsid w:val="0016493E"/>
    <w:rsid w:val="0016764A"/>
    <w:rsid w:val="00167AF0"/>
    <w:rsid w:val="00170140"/>
    <w:rsid w:val="00170DA3"/>
    <w:rsid w:val="00172106"/>
    <w:rsid w:val="00172928"/>
    <w:rsid w:val="00173528"/>
    <w:rsid w:val="0017479F"/>
    <w:rsid w:val="00174C01"/>
    <w:rsid w:val="00174C0E"/>
    <w:rsid w:val="001760A1"/>
    <w:rsid w:val="00177AB8"/>
    <w:rsid w:val="00180B21"/>
    <w:rsid w:val="00181B95"/>
    <w:rsid w:val="001824CA"/>
    <w:rsid w:val="00183158"/>
    <w:rsid w:val="001846F5"/>
    <w:rsid w:val="0018510C"/>
    <w:rsid w:val="00185C25"/>
    <w:rsid w:val="00187828"/>
    <w:rsid w:val="00187D98"/>
    <w:rsid w:val="00190C0D"/>
    <w:rsid w:val="00190C75"/>
    <w:rsid w:val="00191005"/>
    <w:rsid w:val="00191AC2"/>
    <w:rsid w:val="00191ACC"/>
    <w:rsid w:val="00192641"/>
    <w:rsid w:val="0019372D"/>
    <w:rsid w:val="00194176"/>
    <w:rsid w:val="0019549A"/>
    <w:rsid w:val="001956A3"/>
    <w:rsid w:val="00195CD2"/>
    <w:rsid w:val="001961D9"/>
    <w:rsid w:val="001A1E0B"/>
    <w:rsid w:val="001A2707"/>
    <w:rsid w:val="001A295F"/>
    <w:rsid w:val="001A3564"/>
    <w:rsid w:val="001A4124"/>
    <w:rsid w:val="001B1736"/>
    <w:rsid w:val="001B194A"/>
    <w:rsid w:val="001B2EDC"/>
    <w:rsid w:val="001B3C00"/>
    <w:rsid w:val="001B7144"/>
    <w:rsid w:val="001B726B"/>
    <w:rsid w:val="001B7E19"/>
    <w:rsid w:val="001C00C0"/>
    <w:rsid w:val="001C1699"/>
    <w:rsid w:val="001C2A62"/>
    <w:rsid w:val="001C3956"/>
    <w:rsid w:val="001C46B7"/>
    <w:rsid w:val="001C5D45"/>
    <w:rsid w:val="001C5EC0"/>
    <w:rsid w:val="001C6974"/>
    <w:rsid w:val="001C6E81"/>
    <w:rsid w:val="001C6EBC"/>
    <w:rsid w:val="001C6F2C"/>
    <w:rsid w:val="001C6FFF"/>
    <w:rsid w:val="001C76C7"/>
    <w:rsid w:val="001D0C26"/>
    <w:rsid w:val="001D343F"/>
    <w:rsid w:val="001D34B6"/>
    <w:rsid w:val="001D6665"/>
    <w:rsid w:val="001D70FF"/>
    <w:rsid w:val="001E1DA0"/>
    <w:rsid w:val="001E384B"/>
    <w:rsid w:val="001E40AA"/>
    <w:rsid w:val="001E4ACC"/>
    <w:rsid w:val="001E62E9"/>
    <w:rsid w:val="001E69CA"/>
    <w:rsid w:val="001F06F3"/>
    <w:rsid w:val="001F1A84"/>
    <w:rsid w:val="001F1C42"/>
    <w:rsid w:val="001F3174"/>
    <w:rsid w:val="001F4B00"/>
    <w:rsid w:val="001F6935"/>
    <w:rsid w:val="001F7245"/>
    <w:rsid w:val="001F7E77"/>
    <w:rsid w:val="00202F18"/>
    <w:rsid w:val="00203643"/>
    <w:rsid w:val="002040AA"/>
    <w:rsid w:val="00204B35"/>
    <w:rsid w:val="00205910"/>
    <w:rsid w:val="00207513"/>
    <w:rsid w:val="002126C8"/>
    <w:rsid w:val="00214588"/>
    <w:rsid w:val="00214822"/>
    <w:rsid w:val="0021493E"/>
    <w:rsid w:val="0021517E"/>
    <w:rsid w:val="00215F00"/>
    <w:rsid w:val="00217435"/>
    <w:rsid w:val="00217905"/>
    <w:rsid w:val="00221543"/>
    <w:rsid w:val="00223E3E"/>
    <w:rsid w:val="0022454F"/>
    <w:rsid w:val="00224A0F"/>
    <w:rsid w:val="00226B13"/>
    <w:rsid w:val="0022703A"/>
    <w:rsid w:val="0022762F"/>
    <w:rsid w:val="0023079F"/>
    <w:rsid w:val="00231B54"/>
    <w:rsid w:val="00231C85"/>
    <w:rsid w:val="0023270F"/>
    <w:rsid w:val="00232D15"/>
    <w:rsid w:val="00232E29"/>
    <w:rsid w:val="00232EC6"/>
    <w:rsid w:val="00233104"/>
    <w:rsid w:val="00233596"/>
    <w:rsid w:val="0023404A"/>
    <w:rsid w:val="00236673"/>
    <w:rsid w:val="00241657"/>
    <w:rsid w:val="00247465"/>
    <w:rsid w:val="00250F36"/>
    <w:rsid w:val="0025115E"/>
    <w:rsid w:val="0025147F"/>
    <w:rsid w:val="00251D6C"/>
    <w:rsid w:val="002525F3"/>
    <w:rsid w:val="0025267F"/>
    <w:rsid w:val="00252D96"/>
    <w:rsid w:val="00253F3F"/>
    <w:rsid w:val="002543A9"/>
    <w:rsid w:val="0025757C"/>
    <w:rsid w:val="002623D6"/>
    <w:rsid w:val="002625E0"/>
    <w:rsid w:val="00262975"/>
    <w:rsid w:val="00263598"/>
    <w:rsid w:val="00267484"/>
    <w:rsid w:val="0027106F"/>
    <w:rsid w:val="0027214A"/>
    <w:rsid w:val="00272524"/>
    <w:rsid w:val="00272578"/>
    <w:rsid w:val="002736F9"/>
    <w:rsid w:val="00274070"/>
    <w:rsid w:val="0027424F"/>
    <w:rsid w:val="002745E0"/>
    <w:rsid w:val="00275633"/>
    <w:rsid w:val="00275939"/>
    <w:rsid w:val="00276343"/>
    <w:rsid w:val="0027673B"/>
    <w:rsid w:val="00276B9F"/>
    <w:rsid w:val="002804DF"/>
    <w:rsid w:val="002815C2"/>
    <w:rsid w:val="00281AEB"/>
    <w:rsid w:val="0028214E"/>
    <w:rsid w:val="00283156"/>
    <w:rsid w:val="00283EC7"/>
    <w:rsid w:val="00283F2C"/>
    <w:rsid w:val="0028489A"/>
    <w:rsid w:val="00286D7D"/>
    <w:rsid w:val="002873E1"/>
    <w:rsid w:val="0028744E"/>
    <w:rsid w:val="002878DE"/>
    <w:rsid w:val="0029088C"/>
    <w:rsid w:val="00290BAE"/>
    <w:rsid w:val="00290FBB"/>
    <w:rsid w:val="00291E02"/>
    <w:rsid w:val="00292490"/>
    <w:rsid w:val="00292753"/>
    <w:rsid w:val="00293256"/>
    <w:rsid w:val="002937AA"/>
    <w:rsid w:val="002940C1"/>
    <w:rsid w:val="002954F7"/>
    <w:rsid w:val="002966D8"/>
    <w:rsid w:val="00297C7D"/>
    <w:rsid w:val="002A0F5B"/>
    <w:rsid w:val="002A13F5"/>
    <w:rsid w:val="002A30BB"/>
    <w:rsid w:val="002A3FED"/>
    <w:rsid w:val="002A4478"/>
    <w:rsid w:val="002A567A"/>
    <w:rsid w:val="002A7186"/>
    <w:rsid w:val="002A7B97"/>
    <w:rsid w:val="002B27BA"/>
    <w:rsid w:val="002B52DE"/>
    <w:rsid w:val="002B77A5"/>
    <w:rsid w:val="002B790D"/>
    <w:rsid w:val="002B7E48"/>
    <w:rsid w:val="002C4B38"/>
    <w:rsid w:val="002C5C2A"/>
    <w:rsid w:val="002C5E80"/>
    <w:rsid w:val="002C65B1"/>
    <w:rsid w:val="002C7636"/>
    <w:rsid w:val="002C7BA6"/>
    <w:rsid w:val="002D1697"/>
    <w:rsid w:val="002D1860"/>
    <w:rsid w:val="002D246F"/>
    <w:rsid w:val="002D2D9E"/>
    <w:rsid w:val="002D3329"/>
    <w:rsid w:val="002D3630"/>
    <w:rsid w:val="002D41CB"/>
    <w:rsid w:val="002D422C"/>
    <w:rsid w:val="002D426D"/>
    <w:rsid w:val="002D5699"/>
    <w:rsid w:val="002D5EDF"/>
    <w:rsid w:val="002D6262"/>
    <w:rsid w:val="002D6B36"/>
    <w:rsid w:val="002D7797"/>
    <w:rsid w:val="002E57FA"/>
    <w:rsid w:val="002E5E3C"/>
    <w:rsid w:val="002E5FDB"/>
    <w:rsid w:val="002E69A0"/>
    <w:rsid w:val="002E6B08"/>
    <w:rsid w:val="002E7710"/>
    <w:rsid w:val="002F01F3"/>
    <w:rsid w:val="002F14A4"/>
    <w:rsid w:val="002F14D1"/>
    <w:rsid w:val="002F2566"/>
    <w:rsid w:val="002F3B84"/>
    <w:rsid w:val="002F557D"/>
    <w:rsid w:val="002F71EF"/>
    <w:rsid w:val="002F7FCF"/>
    <w:rsid w:val="003021F1"/>
    <w:rsid w:val="003026E6"/>
    <w:rsid w:val="00302E2B"/>
    <w:rsid w:val="00302FE8"/>
    <w:rsid w:val="003031C8"/>
    <w:rsid w:val="0030481E"/>
    <w:rsid w:val="0030540B"/>
    <w:rsid w:val="00310DF4"/>
    <w:rsid w:val="003114D6"/>
    <w:rsid w:val="00311695"/>
    <w:rsid w:val="00312318"/>
    <w:rsid w:val="00312630"/>
    <w:rsid w:val="00312674"/>
    <w:rsid w:val="00316033"/>
    <w:rsid w:val="00316399"/>
    <w:rsid w:val="00320EDC"/>
    <w:rsid w:val="00322E87"/>
    <w:rsid w:val="00323F4F"/>
    <w:rsid w:val="0032486D"/>
    <w:rsid w:val="00326ABC"/>
    <w:rsid w:val="003300AE"/>
    <w:rsid w:val="003306C6"/>
    <w:rsid w:val="00330F20"/>
    <w:rsid w:val="003326AC"/>
    <w:rsid w:val="00332D86"/>
    <w:rsid w:val="00335312"/>
    <w:rsid w:val="0033569D"/>
    <w:rsid w:val="0033658E"/>
    <w:rsid w:val="003365B2"/>
    <w:rsid w:val="003369DD"/>
    <w:rsid w:val="0034438D"/>
    <w:rsid w:val="00345120"/>
    <w:rsid w:val="003475A9"/>
    <w:rsid w:val="003506FE"/>
    <w:rsid w:val="00353877"/>
    <w:rsid w:val="00355424"/>
    <w:rsid w:val="003563B0"/>
    <w:rsid w:val="00356E4E"/>
    <w:rsid w:val="00357CC4"/>
    <w:rsid w:val="003611CB"/>
    <w:rsid w:val="00361803"/>
    <w:rsid w:val="00361965"/>
    <w:rsid w:val="003622AE"/>
    <w:rsid w:val="00362938"/>
    <w:rsid w:val="00362C63"/>
    <w:rsid w:val="0036409A"/>
    <w:rsid w:val="00364163"/>
    <w:rsid w:val="00364BA9"/>
    <w:rsid w:val="00365A55"/>
    <w:rsid w:val="00366CB7"/>
    <w:rsid w:val="00367E3D"/>
    <w:rsid w:val="003702A6"/>
    <w:rsid w:val="003722EA"/>
    <w:rsid w:val="00373C76"/>
    <w:rsid w:val="00374424"/>
    <w:rsid w:val="00375D70"/>
    <w:rsid w:val="003772FF"/>
    <w:rsid w:val="00377839"/>
    <w:rsid w:val="00380E63"/>
    <w:rsid w:val="003817B4"/>
    <w:rsid w:val="00382EC9"/>
    <w:rsid w:val="0038322B"/>
    <w:rsid w:val="00384582"/>
    <w:rsid w:val="00385D55"/>
    <w:rsid w:val="003915FF"/>
    <w:rsid w:val="00393E39"/>
    <w:rsid w:val="00394547"/>
    <w:rsid w:val="00394979"/>
    <w:rsid w:val="003951D9"/>
    <w:rsid w:val="00395DCD"/>
    <w:rsid w:val="0039753F"/>
    <w:rsid w:val="00397672"/>
    <w:rsid w:val="0039774D"/>
    <w:rsid w:val="003A005E"/>
    <w:rsid w:val="003A2FEE"/>
    <w:rsid w:val="003A39DA"/>
    <w:rsid w:val="003A3FE3"/>
    <w:rsid w:val="003A430B"/>
    <w:rsid w:val="003A43BE"/>
    <w:rsid w:val="003A520A"/>
    <w:rsid w:val="003A5FB6"/>
    <w:rsid w:val="003A6A6F"/>
    <w:rsid w:val="003A7E8E"/>
    <w:rsid w:val="003A7E90"/>
    <w:rsid w:val="003B14BA"/>
    <w:rsid w:val="003B1835"/>
    <w:rsid w:val="003B3048"/>
    <w:rsid w:val="003B4946"/>
    <w:rsid w:val="003B5A8B"/>
    <w:rsid w:val="003B6899"/>
    <w:rsid w:val="003B732F"/>
    <w:rsid w:val="003C026B"/>
    <w:rsid w:val="003C04CC"/>
    <w:rsid w:val="003C0F21"/>
    <w:rsid w:val="003C290B"/>
    <w:rsid w:val="003C2B01"/>
    <w:rsid w:val="003C3E4B"/>
    <w:rsid w:val="003C7257"/>
    <w:rsid w:val="003C7BEE"/>
    <w:rsid w:val="003D035B"/>
    <w:rsid w:val="003D092F"/>
    <w:rsid w:val="003D0ADC"/>
    <w:rsid w:val="003D0CA9"/>
    <w:rsid w:val="003D3A10"/>
    <w:rsid w:val="003D3EF8"/>
    <w:rsid w:val="003D427B"/>
    <w:rsid w:val="003D46A7"/>
    <w:rsid w:val="003D6148"/>
    <w:rsid w:val="003D6381"/>
    <w:rsid w:val="003D6532"/>
    <w:rsid w:val="003D6DCC"/>
    <w:rsid w:val="003D74EA"/>
    <w:rsid w:val="003D772B"/>
    <w:rsid w:val="003E1C54"/>
    <w:rsid w:val="003E35F8"/>
    <w:rsid w:val="003E361A"/>
    <w:rsid w:val="003E3A0C"/>
    <w:rsid w:val="003E5980"/>
    <w:rsid w:val="003E60FB"/>
    <w:rsid w:val="003F0E13"/>
    <w:rsid w:val="003F1549"/>
    <w:rsid w:val="003F1608"/>
    <w:rsid w:val="003F3445"/>
    <w:rsid w:val="003F40A5"/>
    <w:rsid w:val="003F4116"/>
    <w:rsid w:val="003F455B"/>
    <w:rsid w:val="003F53E0"/>
    <w:rsid w:val="003F5644"/>
    <w:rsid w:val="003F7674"/>
    <w:rsid w:val="004018E3"/>
    <w:rsid w:val="00403E22"/>
    <w:rsid w:val="00404D75"/>
    <w:rsid w:val="004076CF"/>
    <w:rsid w:val="00407878"/>
    <w:rsid w:val="00407ABD"/>
    <w:rsid w:val="00410D38"/>
    <w:rsid w:val="00411A8E"/>
    <w:rsid w:val="00412B2B"/>
    <w:rsid w:val="00413DAF"/>
    <w:rsid w:val="004157DF"/>
    <w:rsid w:val="0041670A"/>
    <w:rsid w:val="004168CB"/>
    <w:rsid w:val="004173AC"/>
    <w:rsid w:val="004177C2"/>
    <w:rsid w:val="00417E03"/>
    <w:rsid w:val="00420CE5"/>
    <w:rsid w:val="00420CFD"/>
    <w:rsid w:val="00421886"/>
    <w:rsid w:val="00421B3F"/>
    <w:rsid w:val="0042315F"/>
    <w:rsid w:val="00423456"/>
    <w:rsid w:val="0042420A"/>
    <w:rsid w:val="004243AA"/>
    <w:rsid w:val="00424A96"/>
    <w:rsid w:val="00425495"/>
    <w:rsid w:val="004255A0"/>
    <w:rsid w:val="004272BD"/>
    <w:rsid w:val="00427C78"/>
    <w:rsid w:val="0043189C"/>
    <w:rsid w:val="00433924"/>
    <w:rsid w:val="00434508"/>
    <w:rsid w:val="00436414"/>
    <w:rsid w:val="00437323"/>
    <w:rsid w:val="004375D1"/>
    <w:rsid w:val="00437BA9"/>
    <w:rsid w:val="00437EFE"/>
    <w:rsid w:val="00440950"/>
    <w:rsid w:val="00441405"/>
    <w:rsid w:val="004429B1"/>
    <w:rsid w:val="00443A3A"/>
    <w:rsid w:val="00444781"/>
    <w:rsid w:val="00450736"/>
    <w:rsid w:val="004525A5"/>
    <w:rsid w:val="0045486C"/>
    <w:rsid w:val="00454920"/>
    <w:rsid w:val="004556B0"/>
    <w:rsid w:val="004576D6"/>
    <w:rsid w:val="00457AE8"/>
    <w:rsid w:val="00460746"/>
    <w:rsid w:val="004625C7"/>
    <w:rsid w:val="00463B58"/>
    <w:rsid w:val="00464696"/>
    <w:rsid w:val="00465A58"/>
    <w:rsid w:val="0046685D"/>
    <w:rsid w:val="00466A83"/>
    <w:rsid w:val="004702CC"/>
    <w:rsid w:val="00470338"/>
    <w:rsid w:val="004711DE"/>
    <w:rsid w:val="0047335C"/>
    <w:rsid w:val="004759E1"/>
    <w:rsid w:val="00476D5C"/>
    <w:rsid w:val="004801DC"/>
    <w:rsid w:val="00480624"/>
    <w:rsid w:val="0048169D"/>
    <w:rsid w:val="00483FE3"/>
    <w:rsid w:val="0048637B"/>
    <w:rsid w:val="004864FB"/>
    <w:rsid w:val="00487070"/>
    <w:rsid w:val="00494CD4"/>
    <w:rsid w:val="004964CE"/>
    <w:rsid w:val="0049797C"/>
    <w:rsid w:val="004A12A6"/>
    <w:rsid w:val="004A152A"/>
    <w:rsid w:val="004A28C7"/>
    <w:rsid w:val="004A4514"/>
    <w:rsid w:val="004A4926"/>
    <w:rsid w:val="004A4F60"/>
    <w:rsid w:val="004A56FD"/>
    <w:rsid w:val="004A5925"/>
    <w:rsid w:val="004B0E4F"/>
    <w:rsid w:val="004B19DD"/>
    <w:rsid w:val="004B1B90"/>
    <w:rsid w:val="004B1D05"/>
    <w:rsid w:val="004B2071"/>
    <w:rsid w:val="004B3A6C"/>
    <w:rsid w:val="004B41C2"/>
    <w:rsid w:val="004B4275"/>
    <w:rsid w:val="004B4349"/>
    <w:rsid w:val="004B4825"/>
    <w:rsid w:val="004B6EEE"/>
    <w:rsid w:val="004C59CF"/>
    <w:rsid w:val="004C5D75"/>
    <w:rsid w:val="004C61FB"/>
    <w:rsid w:val="004C64B5"/>
    <w:rsid w:val="004C679C"/>
    <w:rsid w:val="004C7925"/>
    <w:rsid w:val="004D2890"/>
    <w:rsid w:val="004D38FE"/>
    <w:rsid w:val="004D4894"/>
    <w:rsid w:val="004D4B11"/>
    <w:rsid w:val="004D4FA0"/>
    <w:rsid w:val="004D5557"/>
    <w:rsid w:val="004D5715"/>
    <w:rsid w:val="004D5970"/>
    <w:rsid w:val="004D7545"/>
    <w:rsid w:val="004E01D6"/>
    <w:rsid w:val="004E0D42"/>
    <w:rsid w:val="004E340E"/>
    <w:rsid w:val="004E4155"/>
    <w:rsid w:val="004E4BDB"/>
    <w:rsid w:val="004E4F28"/>
    <w:rsid w:val="004E57EF"/>
    <w:rsid w:val="004E6533"/>
    <w:rsid w:val="004E66EA"/>
    <w:rsid w:val="004E6ABE"/>
    <w:rsid w:val="004E7215"/>
    <w:rsid w:val="004E7960"/>
    <w:rsid w:val="004F1C35"/>
    <w:rsid w:val="004F2294"/>
    <w:rsid w:val="004F26EF"/>
    <w:rsid w:val="004F2BDD"/>
    <w:rsid w:val="004F34A3"/>
    <w:rsid w:val="004F4951"/>
    <w:rsid w:val="004F59A3"/>
    <w:rsid w:val="004F5CB3"/>
    <w:rsid w:val="004F7027"/>
    <w:rsid w:val="005003C0"/>
    <w:rsid w:val="005011C8"/>
    <w:rsid w:val="005019AD"/>
    <w:rsid w:val="00503A25"/>
    <w:rsid w:val="00506548"/>
    <w:rsid w:val="0051262F"/>
    <w:rsid w:val="00512B58"/>
    <w:rsid w:val="00513306"/>
    <w:rsid w:val="00514CCE"/>
    <w:rsid w:val="00514F41"/>
    <w:rsid w:val="00517496"/>
    <w:rsid w:val="00517E59"/>
    <w:rsid w:val="0052212C"/>
    <w:rsid w:val="0052329D"/>
    <w:rsid w:val="00526D9F"/>
    <w:rsid w:val="00527C4D"/>
    <w:rsid w:val="00531A0C"/>
    <w:rsid w:val="00532B3F"/>
    <w:rsid w:val="00532E7A"/>
    <w:rsid w:val="00532EAE"/>
    <w:rsid w:val="0053458F"/>
    <w:rsid w:val="005356B2"/>
    <w:rsid w:val="00535EC6"/>
    <w:rsid w:val="00535F7A"/>
    <w:rsid w:val="00540134"/>
    <w:rsid w:val="00540143"/>
    <w:rsid w:val="00540E42"/>
    <w:rsid w:val="00541E33"/>
    <w:rsid w:val="0054463B"/>
    <w:rsid w:val="00547DAB"/>
    <w:rsid w:val="00550C68"/>
    <w:rsid w:val="005513C0"/>
    <w:rsid w:val="005516A0"/>
    <w:rsid w:val="005531CE"/>
    <w:rsid w:val="00556964"/>
    <w:rsid w:val="005573FD"/>
    <w:rsid w:val="00557447"/>
    <w:rsid w:val="005579A0"/>
    <w:rsid w:val="005605F6"/>
    <w:rsid w:val="00560851"/>
    <w:rsid w:val="00560E84"/>
    <w:rsid w:val="00561A02"/>
    <w:rsid w:val="00562F87"/>
    <w:rsid w:val="00565022"/>
    <w:rsid w:val="0056586E"/>
    <w:rsid w:val="005703EE"/>
    <w:rsid w:val="00572F84"/>
    <w:rsid w:val="00573B01"/>
    <w:rsid w:val="00573ECA"/>
    <w:rsid w:val="005742F3"/>
    <w:rsid w:val="0057460F"/>
    <w:rsid w:val="00577DBA"/>
    <w:rsid w:val="00580B32"/>
    <w:rsid w:val="00581EA7"/>
    <w:rsid w:val="00582751"/>
    <w:rsid w:val="00582DDD"/>
    <w:rsid w:val="00583F18"/>
    <w:rsid w:val="00584110"/>
    <w:rsid w:val="005841EE"/>
    <w:rsid w:val="0058572C"/>
    <w:rsid w:val="0058645F"/>
    <w:rsid w:val="005865DC"/>
    <w:rsid w:val="00587908"/>
    <w:rsid w:val="005904D1"/>
    <w:rsid w:val="005931D3"/>
    <w:rsid w:val="00593666"/>
    <w:rsid w:val="00594AFB"/>
    <w:rsid w:val="00596683"/>
    <w:rsid w:val="00597D78"/>
    <w:rsid w:val="005A2549"/>
    <w:rsid w:val="005A644C"/>
    <w:rsid w:val="005A71C6"/>
    <w:rsid w:val="005A7322"/>
    <w:rsid w:val="005A740A"/>
    <w:rsid w:val="005A79C9"/>
    <w:rsid w:val="005A7E31"/>
    <w:rsid w:val="005A7F42"/>
    <w:rsid w:val="005B04AA"/>
    <w:rsid w:val="005B2DF6"/>
    <w:rsid w:val="005B33F0"/>
    <w:rsid w:val="005B3689"/>
    <w:rsid w:val="005B5B9C"/>
    <w:rsid w:val="005C0226"/>
    <w:rsid w:val="005C090D"/>
    <w:rsid w:val="005C11D1"/>
    <w:rsid w:val="005C2691"/>
    <w:rsid w:val="005C4AB0"/>
    <w:rsid w:val="005C4D1F"/>
    <w:rsid w:val="005C5E7F"/>
    <w:rsid w:val="005D0C7E"/>
    <w:rsid w:val="005D36BB"/>
    <w:rsid w:val="005D47F6"/>
    <w:rsid w:val="005D5BF4"/>
    <w:rsid w:val="005E0FD2"/>
    <w:rsid w:val="005E2D19"/>
    <w:rsid w:val="005E3A06"/>
    <w:rsid w:val="005E467C"/>
    <w:rsid w:val="005E4FDE"/>
    <w:rsid w:val="005E5C3A"/>
    <w:rsid w:val="005E6566"/>
    <w:rsid w:val="005E7768"/>
    <w:rsid w:val="005E7771"/>
    <w:rsid w:val="005F0D0B"/>
    <w:rsid w:val="005F1802"/>
    <w:rsid w:val="005F1F27"/>
    <w:rsid w:val="005F3EB1"/>
    <w:rsid w:val="005F4E13"/>
    <w:rsid w:val="005F68D8"/>
    <w:rsid w:val="005F6C66"/>
    <w:rsid w:val="005F70C8"/>
    <w:rsid w:val="0060186A"/>
    <w:rsid w:val="00601E06"/>
    <w:rsid w:val="00604D46"/>
    <w:rsid w:val="00606D9E"/>
    <w:rsid w:val="00607F03"/>
    <w:rsid w:val="00613140"/>
    <w:rsid w:val="00613153"/>
    <w:rsid w:val="00613419"/>
    <w:rsid w:val="006136DD"/>
    <w:rsid w:val="00614A94"/>
    <w:rsid w:val="00621DC1"/>
    <w:rsid w:val="0062273E"/>
    <w:rsid w:val="00622A98"/>
    <w:rsid w:val="00623678"/>
    <w:rsid w:val="00624B03"/>
    <w:rsid w:val="00624CC8"/>
    <w:rsid w:val="00626687"/>
    <w:rsid w:val="006266E6"/>
    <w:rsid w:val="00626A8B"/>
    <w:rsid w:val="00626FFE"/>
    <w:rsid w:val="006274DC"/>
    <w:rsid w:val="00631999"/>
    <w:rsid w:val="00633BD8"/>
    <w:rsid w:val="00633C5C"/>
    <w:rsid w:val="00633D86"/>
    <w:rsid w:val="00633EC8"/>
    <w:rsid w:val="00634B02"/>
    <w:rsid w:val="00635ADD"/>
    <w:rsid w:val="0063795F"/>
    <w:rsid w:val="0064023A"/>
    <w:rsid w:val="006405FE"/>
    <w:rsid w:val="00640909"/>
    <w:rsid w:val="006448C3"/>
    <w:rsid w:val="006462AC"/>
    <w:rsid w:val="0064786F"/>
    <w:rsid w:val="00650496"/>
    <w:rsid w:val="00650A24"/>
    <w:rsid w:val="006518F1"/>
    <w:rsid w:val="006525EF"/>
    <w:rsid w:val="0065364C"/>
    <w:rsid w:val="00655B8F"/>
    <w:rsid w:val="006572B4"/>
    <w:rsid w:val="00660332"/>
    <w:rsid w:val="00660A05"/>
    <w:rsid w:val="00662145"/>
    <w:rsid w:val="0066372A"/>
    <w:rsid w:val="00663986"/>
    <w:rsid w:val="0066404E"/>
    <w:rsid w:val="0066524E"/>
    <w:rsid w:val="00665754"/>
    <w:rsid w:val="0066723B"/>
    <w:rsid w:val="00670586"/>
    <w:rsid w:val="006706FB"/>
    <w:rsid w:val="00672788"/>
    <w:rsid w:val="00674B72"/>
    <w:rsid w:val="00674CC8"/>
    <w:rsid w:val="00674EFC"/>
    <w:rsid w:val="0067673C"/>
    <w:rsid w:val="00676B6F"/>
    <w:rsid w:val="00676CCE"/>
    <w:rsid w:val="00677ACF"/>
    <w:rsid w:val="00680F27"/>
    <w:rsid w:val="00681394"/>
    <w:rsid w:val="0068539A"/>
    <w:rsid w:val="00685CB8"/>
    <w:rsid w:val="00686C0A"/>
    <w:rsid w:val="00690898"/>
    <w:rsid w:val="00694058"/>
    <w:rsid w:val="0069424A"/>
    <w:rsid w:val="00694B16"/>
    <w:rsid w:val="00695368"/>
    <w:rsid w:val="006A0D84"/>
    <w:rsid w:val="006A0E43"/>
    <w:rsid w:val="006A10E7"/>
    <w:rsid w:val="006A2460"/>
    <w:rsid w:val="006A59EA"/>
    <w:rsid w:val="006A5BC5"/>
    <w:rsid w:val="006A5DD9"/>
    <w:rsid w:val="006A6F34"/>
    <w:rsid w:val="006A7179"/>
    <w:rsid w:val="006A7F24"/>
    <w:rsid w:val="006B022E"/>
    <w:rsid w:val="006B0F66"/>
    <w:rsid w:val="006B142B"/>
    <w:rsid w:val="006B4EC6"/>
    <w:rsid w:val="006B7106"/>
    <w:rsid w:val="006B7E2F"/>
    <w:rsid w:val="006C259F"/>
    <w:rsid w:val="006C4423"/>
    <w:rsid w:val="006C5047"/>
    <w:rsid w:val="006C6DB0"/>
    <w:rsid w:val="006C6DC4"/>
    <w:rsid w:val="006C7A82"/>
    <w:rsid w:val="006D2732"/>
    <w:rsid w:val="006D513D"/>
    <w:rsid w:val="006D514F"/>
    <w:rsid w:val="006D557F"/>
    <w:rsid w:val="006D563B"/>
    <w:rsid w:val="006D65C4"/>
    <w:rsid w:val="006D7662"/>
    <w:rsid w:val="006D7FBB"/>
    <w:rsid w:val="006E2504"/>
    <w:rsid w:val="006E26AF"/>
    <w:rsid w:val="006E3F07"/>
    <w:rsid w:val="006E4DDC"/>
    <w:rsid w:val="006E4EFD"/>
    <w:rsid w:val="006E689C"/>
    <w:rsid w:val="006E6B2F"/>
    <w:rsid w:val="006F0461"/>
    <w:rsid w:val="006F07FB"/>
    <w:rsid w:val="006F0E85"/>
    <w:rsid w:val="006F1192"/>
    <w:rsid w:val="006F148F"/>
    <w:rsid w:val="006F158D"/>
    <w:rsid w:val="006F1DE1"/>
    <w:rsid w:val="006F30A7"/>
    <w:rsid w:val="006F74A7"/>
    <w:rsid w:val="00700F3F"/>
    <w:rsid w:val="00700F54"/>
    <w:rsid w:val="007031F1"/>
    <w:rsid w:val="007037D4"/>
    <w:rsid w:val="00704E23"/>
    <w:rsid w:val="00704F00"/>
    <w:rsid w:val="00704F28"/>
    <w:rsid w:val="00705D24"/>
    <w:rsid w:val="00705DE1"/>
    <w:rsid w:val="00706807"/>
    <w:rsid w:val="0071037A"/>
    <w:rsid w:val="0071061D"/>
    <w:rsid w:val="00710E5B"/>
    <w:rsid w:val="00710EFD"/>
    <w:rsid w:val="007122BE"/>
    <w:rsid w:val="007124D4"/>
    <w:rsid w:val="007128E4"/>
    <w:rsid w:val="00714490"/>
    <w:rsid w:val="0071478B"/>
    <w:rsid w:val="007147D3"/>
    <w:rsid w:val="00715A93"/>
    <w:rsid w:val="00716D91"/>
    <w:rsid w:val="00716E3B"/>
    <w:rsid w:val="007170C4"/>
    <w:rsid w:val="00717E74"/>
    <w:rsid w:val="0072077E"/>
    <w:rsid w:val="00721878"/>
    <w:rsid w:val="00721DB0"/>
    <w:rsid w:val="00721E68"/>
    <w:rsid w:val="00722392"/>
    <w:rsid w:val="00723685"/>
    <w:rsid w:val="00723712"/>
    <w:rsid w:val="00723AAE"/>
    <w:rsid w:val="007255FF"/>
    <w:rsid w:val="007257BC"/>
    <w:rsid w:val="0073091D"/>
    <w:rsid w:val="00730E0E"/>
    <w:rsid w:val="0073310E"/>
    <w:rsid w:val="00737A0B"/>
    <w:rsid w:val="00737C4A"/>
    <w:rsid w:val="00740825"/>
    <w:rsid w:val="00740E21"/>
    <w:rsid w:val="00741B5C"/>
    <w:rsid w:val="00741F47"/>
    <w:rsid w:val="00742383"/>
    <w:rsid w:val="0074285A"/>
    <w:rsid w:val="007433BA"/>
    <w:rsid w:val="00743A63"/>
    <w:rsid w:val="0074529A"/>
    <w:rsid w:val="00745A17"/>
    <w:rsid w:val="00746641"/>
    <w:rsid w:val="00746654"/>
    <w:rsid w:val="00746801"/>
    <w:rsid w:val="00746929"/>
    <w:rsid w:val="007471CA"/>
    <w:rsid w:val="007476DA"/>
    <w:rsid w:val="00753517"/>
    <w:rsid w:val="0075430A"/>
    <w:rsid w:val="007554C9"/>
    <w:rsid w:val="00755A98"/>
    <w:rsid w:val="0075696C"/>
    <w:rsid w:val="00757100"/>
    <w:rsid w:val="0076160A"/>
    <w:rsid w:val="0076181E"/>
    <w:rsid w:val="00761D23"/>
    <w:rsid w:val="00761D8C"/>
    <w:rsid w:val="00763333"/>
    <w:rsid w:val="00764309"/>
    <w:rsid w:val="00764A45"/>
    <w:rsid w:val="00764D73"/>
    <w:rsid w:val="00764E5B"/>
    <w:rsid w:val="00765124"/>
    <w:rsid w:val="0076690D"/>
    <w:rsid w:val="00766A92"/>
    <w:rsid w:val="007670AC"/>
    <w:rsid w:val="0076718F"/>
    <w:rsid w:val="00767555"/>
    <w:rsid w:val="007675A2"/>
    <w:rsid w:val="00767E88"/>
    <w:rsid w:val="00771CE0"/>
    <w:rsid w:val="007730DB"/>
    <w:rsid w:val="007737A7"/>
    <w:rsid w:val="00775262"/>
    <w:rsid w:val="00775302"/>
    <w:rsid w:val="007765A0"/>
    <w:rsid w:val="00776C43"/>
    <w:rsid w:val="00780E21"/>
    <w:rsid w:val="00781A6E"/>
    <w:rsid w:val="00782D11"/>
    <w:rsid w:val="00782DEF"/>
    <w:rsid w:val="007836F1"/>
    <w:rsid w:val="00784781"/>
    <w:rsid w:val="00784963"/>
    <w:rsid w:val="007852EE"/>
    <w:rsid w:val="00785973"/>
    <w:rsid w:val="00785B84"/>
    <w:rsid w:val="007866FF"/>
    <w:rsid w:val="007868AF"/>
    <w:rsid w:val="00792A70"/>
    <w:rsid w:val="0079319F"/>
    <w:rsid w:val="007931B4"/>
    <w:rsid w:val="00793905"/>
    <w:rsid w:val="00795D7B"/>
    <w:rsid w:val="00796015"/>
    <w:rsid w:val="007976F9"/>
    <w:rsid w:val="007A11FD"/>
    <w:rsid w:val="007A2F26"/>
    <w:rsid w:val="007A7A8F"/>
    <w:rsid w:val="007B0558"/>
    <w:rsid w:val="007B05EF"/>
    <w:rsid w:val="007B08FE"/>
    <w:rsid w:val="007B181C"/>
    <w:rsid w:val="007B3657"/>
    <w:rsid w:val="007B5031"/>
    <w:rsid w:val="007B52E1"/>
    <w:rsid w:val="007B5D1F"/>
    <w:rsid w:val="007B6E6A"/>
    <w:rsid w:val="007C004C"/>
    <w:rsid w:val="007C0B5E"/>
    <w:rsid w:val="007C3244"/>
    <w:rsid w:val="007C33DC"/>
    <w:rsid w:val="007C6322"/>
    <w:rsid w:val="007C6B55"/>
    <w:rsid w:val="007C6E99"/>
    <w:rsid w:val="007C7F11"/>
    <w:rsid w:val="007D1015"/>
    <w:rsid w:val="007D104B"/>
    <w:rsid w:val="007D1C84"/>
    <w:rsid w:val="007D26C3"/>
    <w:rsid w:val="007D2F75"/>
    <w:rsid w:val="007D6E37"/>
    <w:rsid w:val="007D7C93"/>
    <w:rsid w:val="007E0475"/>
    <w:rsid w:val="007E0861"/>
    <w:rsid w:val="007E11C2"/>
    <w:rsid w:val="007E1500"/>
    <w:rsid w:val="007E218F"/>
    <w:rsid w:val="007E2280"/>
    <w:rsid w:val="007E2874"/>
    <w:rsid w:val="007E31F5"/>
    <w:rsid w:val="007E3CEB"/>
    <w:rsid w:val="007E4A4A"/>
    <w:rsid w:val="007E5F89"/>
    <w:rsid w:val="007E68C0"/>
    <w:rsid w:val="007E7944"/>
    <w:rsid w:val="007F2811"/>
    <w:rsid w:val="007F3B3A"/>
    <w:rsid w:val="007F4915"/>
    <w:rsid w:val="007F59DC"/>
    <w:rsid w:val="007F6641"/>
    <w:rsid w:val="00803172"/>
    <w:rsid w:val="00805400"/>
    <w:rsid w:val="00805A0C"/>
    <w:rsid w:val="00806261"/>
    <w:rsid w:val="00807AF5"/>
    <w:rsid w:val="008111BE"/>
    <w:rsid w:val="00811B76"/>
    <w:rsid w:val="00812B27"/>
    <w:rsid w:val="00812C36"/>
    <w:rsid w:val="008151FF"/>
    <w:rsid w:val="0081524C"/>
    <w:rsid w:val="008158F0"/>
    <w:rsid w:val="00820875"/>
    <w:rsid w:val="008208CE"/>
    <w:rsid w:val="00820CE1"/>
    <w:rsid w:val="008218A9"/>
    <w:rsid w:val="00821947"/>
    <w:rsid w:val="00823761"/>
    <w:rsid w:val="008259FF"/>
    <w:rsid w:val="00826BF0"/>
    <w:rsid w:val="00826D70"/>
    <w:rsid w:val="00826E81"/>
    <w:rsid w:val="00832C6E"/>
    <w:rsid w:val="008337A5"/>
    <w:rsid w:val="00833DB9"/>
    <w:rsid w:val="00834788"/>
    <w:rsid w:val="00834F55"/>
    <w:rsid w:val="00835136"/>
    <w:rsid w:val="00835A1D"/>
    <w:rsid w:val="00835BEF"/>
    <w:rsid w:val="00836EDA"/>
    <w:rsid w:val="00837D8F"/>
    <w:rsid w:val="00837E68"/>
    <w:rsid w:val="0084002D"/>
    <w:rsid w:val="0084017D"/>
    <w:rsid w:val="00841F32"/>
    <w:rsid w:val="00842664"/>
    <w:rsid w:val="0084559D"/>
    <w:rsid w:val="008457AC"/>
    <w:rsid w:val="008464F8"/>
    <w:rsid w:val="008503D2"/>
    <w:rsid w:val="00850827"/>
    <w:rsid w:val="00852086"/>
    <w:rsid w:val="0085231D"/>
    <w:rsid w:val="0085493B"/>
    <w:rsid w:val="00854EA2"/>
    <w:rsid w:val="00854EE8"/>
    <w:rsid w:val="00856903"/>
    <w:rsid w:val="0086145A"/>
    <w:rsid w:val="00866596"/>
    <w:rsid w:val="008670C3"/>
    <w:rsid w:val="008677F9"/>
    <w:rsid w:val="00867FB1"/>
    <w:rsid w:val="00870052"/>
    <w:rsid w:val="008702D8"/>
    <w:rsid w:val="00870C20"/>
    <w:rsid w:val="00871D13"/>
    <w:rsid w:val="00871EF4"/>
    <w:rsid w:val="0087203B"/>
    <w:rsid w:val="008721B6"/>
    <w:rsid w:val="00875BAC"/>
    <w:rsid w:val="008762B7"/>
    <w:rsid w:val="00877EE9"/>
    <w:rsid w:val="008822AB"/>
    <w:rsid w:val="008825CC"/>
    <w:rsid w:val="0088304F"/>
    <w:rsid w:val="0088567C"/>
    <w:rsid w:val="00886193"/>
    <w:rsid w:val="008873DD"/>
    <w:rsid w:val="00890566"/>
    <w:rsid w:val="00890865"/>
    <w:rsid w:val="00890A99"/>
    <w:rsid w:val="00890C03"/>
    <w:rsid w:val="008914A0"/>
    <w:rsid w:val="008935B4"/>
    <w:rsid w:val="00894895"/>
    <w:rsid w:val="008956FC"/>
    <w:rsid w:val="008A203D"/>
    <w:rsid w:val="008A585E"/>
    <w:rsid w:val="008A58A2"/>
    <w:rsid w:val="008A6FA5"/>
    <w:rsid w:val="008A79FA"/>
    <w:rsid w:val="008B26B8"/>
    <w:rsid w:val="008B3564"/>
    <w:rsid w:val="008B3E74"/>
    <w:rsid w:val="008B491F"/>
    <w:rsid w:val="008B6797"/>
    <w:rsid w:val="008C0256"/>
    <w:rsid w:val="008C0771"/>
    <w:rsid w:val="008C1850"/>
    <w:rsid w:val="008C2D8B"/>
    <w:rsid w:val="008C34C8"/>
    <w:rsid w:val="008C4165"/>
    <w:rsid w:val="008C5222"/>
    <w:rsid w:val="008C6C02"/>
    <w:rsid w:val="008D077B"/>
    <w:rsid w:val="008D095E"/>
    <w:rsid w:val="008D1212"/>
    <w:rsid w:val="008D447D"/>
    <w:rsid w:val="008D5DB3"/>
    <w:rsid w:val="008D5F89"/>
    <w:rsid w:val="008D6DD4"/>
    <w:rsid w:val="008E00FB"/>
    <w:rsid w:val="008E1540"/>
    <w:rsid w:val="008E1F80"/>
    <w:rsid w:val="008E23F8"/>
    <w:rsid w:val="008E30BA"/>
    <w:rsid w:val="008E343F"/>
    <w:rsid w:val="008E5349"/>
    <w:rsid w:val="008E69CC"/>
    <w:rsid w:val="008E7C59"/>
    <w:rsid w:val="008E7D78"/>
    <w:rsid w:val="008F2C05"/>
    <w:rsid w:val="008F40F6"/>
    <w:rsid w:val="008F6296"/>
    <w:rsid w:val="00901216"/>
    <w:rsid w:val="009015E7"/>
    <w:rsid w:val="009028C6"/>
    <w:rsid w:val="00903BE7"/>
    <w:rsid w:val="00904CC3"/>
    <w:rsid w:val="0090598F"/>
    <w:rsid w:val="00905A4B"/>
    <w:rsid w:val="00906103"/>
    <w:rsid w:val="00907DC6"/>
    <w:rsid w:val="00910B4C"/>
    <w:rsid w:val="00911051"/>
    <w:rsid w:val="009135B0"/>
    <w:rsid w:val="00914D2A"/>
    <w:rsid w:val="009160E5"/>
    <w:rsid w:val="00917C05"/>
    <w:rsid w:val="00917D03"/>
    <w:rsid w:val="00920C03"/>
    <w:rsid w:val="00921944"/>
    <w:rsid w:val="009219D6"/>
    <w:rsid w:val="0092556B"/>
    <w:rsid w:val="00926816"/>
    <w:rsid w:val="00926BCB"/>
    <w:rsid w:val="009318BE"/>
    <w:rsid w:val="00931E4A"/>
    <w:rsid w:val="0093309F"/>
    <w:rsid w:val="00933EFE"/>
    <w:rsid w:val="00936189"/>
    <w:rsid w:val="00936D84"/>
    <w:rsid w:val="0093701B"/>
    <w:rsid w:val="00940CC7"/>
    <w:rsid w:val="00941F97"/>
    <w:rsid w:val="00941FE6"/>
    <w:rsid w:val="009426F5"/>
    <w:rsid w:val="00942718"/>
    <w:rsid w:val="00943E04"/>
    <w:rsid w:val="0094404A"/>
    <w:rsid w:val="009458CD"/>
    <w:rsid w:val="00945CFD"/>
    <w:rsid w:val="00946646"/>
    <w:rsid w:val="00946CBB"/>
    <w:rsid w:val="00946D35"/>
    <w:rsid w:val="00947874"/>
    <w:rsid w:val="0095169E"/>
    <w:rsid w:val="009527C4"/>
    <w:rsid w:val="00952B5D"/>
    <w:rsid w:val="00952CFC"/>
    <w:rsid w:val="00953896"/>
    <w:rsid w:val="0095402A"/>
    <w:rsid w:val="009562F6"/>
    <w:rsid w:val="00961C9B"/>
    <w:rsid w:val="00961F87"/>
    <w:rsid w:val="0096406A"/>
    <w:rsid w:val="00966348"/>
    <w:rsid w:val="009664A0"/>
    <w:rsid w:val="00967604"/>
    <w:rsid w:val="00972A04"/>
    <w:rsid w:val="009753C8"/>
    <w:rsid w:val="0097576E"/>
    <w:rsid w:val="009767D5"/>
    <w:rsid w:val="0097708E"/>
    <w:rsid w:val="00977A4A"/>
    <w:rsid w:val="00980160"/>
    <w:rsid w:val="009837FC"/>
    <w:rsid w:val="009847D5"/>
    <w:rsid w:val="00985327"/>
    <w:rsid w:val="00985918"/>
    <w:rsid w:val="00986D3B"/>
    <w:rsid w:val="009913B4"/>
    <w:rsid w:val="0099180D"/>
    <w:rsid w:val="00992382"/>
    <w:rsid w:val="009931EB"/>
    <w:rsid w:val="009977CF"/>
    <w:rsid w:val="00997C2A"/>
    <w:rsid w:val="009A0EC2"/>
    <w:rsid w:val="009A218A"/>
    <w:rsid w:val="009A4D52"/>
    <w:rsid w:val="009A6BBD"/>
    <w:rsid w:val="009A71AA"/>
    <w:rsid w:val="009A7F65"/>
    <w:rsid w:val="009B1D79"/>
    <w:rsid w:val="009B1DF7"/>
    <w:rsid w:val="009B2D7E"/>
    <w:rsid w:val="009B2E71"/>
    <w:rsid w:val="009B322D"/>
    <w:rsid w:val="009B36FE"/>
    <w:rsid w:val="009B4573"/>
    <w:rsid w:val="009B4678"/>
    <w:rsid w:val="009B51C8"/>
    <w:rsid w:val="009B6C6C"/>
    <w:rsid w:val="009B7396"/>
    <w:rsid w:val="009B7AEE"/>
    <w:rsid w:val="009B7BA8"/>
    <w:rsid w:val="009B7E96"/>
    <w:rsid w:val="009C00E3"/>
    <w:rsid w:val="009C0BE3"/>
    <w:rsid w:val="009C136B"/>
    <w:rsid w:val="009C2CD4"/>
    <w:rsid w:val="009C2D1D"/>
    <w:rsid w:val="009C2DDE"/>
    <w:rsid w:val="009C5B01"/>
    <w:rsid w:val="009C64F7"/>
    <w:rsid w:val="009C7F5F"/>
    <w:rsid w:val="009D0669"/>
    <w:rsid w:val="009D15EC"/>
    <w:rsid w:val="009D1659"/>
    <w:rsid w:val="009D2B38"/>
    <w:rsid w:val="009D41D4"/>
    <w:rsid w:val="009D466F"/>
    <w:rsid w:val="009D6FE3"/>
    <w:rsid w:val="009E108E"/>
    <w:rsid w:val="009E2414"/>
    <w:rsid w:val="009E3905"/>
    <w:rsid w:val="009E5D75"/>
    <w:rsid w:val="009E6577"/>
    <w:rsid w:val="009E6A5F"/>
    <w:rsid w:val="009F0C8E"/>
    <w:rsid w:val="009F369F"/>
    <w:rsid w:val="009F45F5"/>
    <w:rsid w:val="009F539E"/>
    <w:rsid w:val="00A00AF4"/>
    <w:rsid w:val="00A0125F"/>
    <w:rsid w:val="00A019B7"/>
    <w:rsid w:val="00A02FBE"/>
    <w:rsid w:val="00A03DD7"/>
    <w:rsid w:val="00A0486C"/>
    <w:rsid w:val="00A076DC"/>
    <w:rsid w:val="00A11AD1"/>
    <w:rsid w:val="00A11CD2"/>
    <w:rsid w:val="00A1206D"/>
    <w:rsid w:val="00A121C9"/>
    <w:rsid w:val="00A1343A"/>
    <w:rsid w:val="00A13BB4"/>
    <w:rsid w:val="00A149A0"/>
    <w:rsid w:val="00A14BFB"/>
    <w:rsid w:val="00A172FE"/>
    <w:rsid w:val="00A17984"/>
    <w:rsid w:val="00A23025"/>
    <w:rsid w:val="00A23627"/>
    <w:rsid w:val="00A23A37"/>
    <w:rsid w:val="00A23D5E"/>
    <w:rsid w:val="00A2485A"/>
    <w:rsid w:val="00A278CE"/>
    <w:rsid w:val="00A31574"/>
    <w:rsid w:val="00A32117"/>
    <w:rsid w:val="00A322EC"/>
    <w:rsid w:val="00A339AF"/>
    <w:rsid w:val="00A34A79"/>
    <w:rsid w:val="00A35025"/>
    <w:rsid w:val="00A35729"/>
    <w:rsid w:val="00A37199"/>
    <w:rsid w:val="00A41216"/>
    <w:rsid w:val="00A413CE"/>
    <w:rsid w:val="00A42F86"/>
    <w:rsid w:val="00A4359D"/>
    <w:rsid w:val="00A4389F"/>
    <w:rsid w:val="00A43FEF"/>
    <w:rsid w:val="00A46E1E"/>
    <w:rsid w:val="00A47B84"/>
    <w:rsid w:val="00A50D8E"/>
    <w:rsid w:val="00A52084"/>
    <w:rsid w:val="00A521D9"/>
    <w:rsid w:val="00A53D32"/>
    <w:rsid w:val="00A53DB2"/>
    <w:rsid w:val="00A56635"/>
    <w:rsid w:val="00A56FC6"/>
    <w:rsid w:val="00A57626"/>
    <w:rsid w:val="00A63675"/>
    <w:rsid w:val="00A643A3"/>
    <w:rsid w:val="00A711F3"/>
    <w:rsid w:val="00A727E1"/>
    <w:rsid w:val="00A72F81"/>
    <w:rsid w:val="00A735F5"/>
    <w:rsid w:val="00A739A0"/>
    <w:rsid w:val="00A74506"/>
    <w:rsid w:val="00A7544A"/>
    <w:rsid w:val="00A7545F"/>
    <w:rsid w:val="00A75FB0"/>
    <w:rsid w:val="00A7635B"/>
    <w:rsid w:val="00A77216"/>
    <w:rsid w:val="00A818FA"/>
    <w:rsid w:val="00A843DD"/>
    <w:rsid w:val="00A8479A"/>
    <w:rsid w:val="00A84882"/>
    <w:rsid w:val="00A84D77"/>
    <w:rsid w:val="00A85FBD"/>
    <w:rsid w:val="00A86407"/>
    <w:rsid w:val="00A869A6"/>
    <w:rsid w:val="00A877E7"/>
    <w:rsid w:val="00A903EE"/>
    <w:rsid w:val="00A9055A"/>
    <w:rsid w:val="00A91951"/>
    <w:rsid w:val="00A91FD0"/>
    <w:rsid w:val="00A930F7"/>
    <w:rsid w:val="00A9409E"/>
    <w:rsid w:val="00A94C17"/>
    <w:rsid w:val="00A96B22"/>
    <w:rsid w:val="00A972DA"/>
    <w:rsid w:val="00AA07B5"/>
    <w:rsid w:val="00AA49AF"/>
    <w:rsid w:val="00AA4B48"/>
    <w:rsid w:val="00AA52DA"/>
    <w:rsid w:val="00AA5C82"/>
    <w:rsid w:val="00AA5DF2"/>
    <w:rsid w:val="00AB01F6"/>
    <w:rsid w:val="00AB053F"/>
    <w:rsid w:val="00AB3C7A"/>
    <w:rsid w:val="00AB4DB9"/>
    <w:rsid w:val="00AB59DD"/>
    <w:rsid w:val="00AB732A"/>
    <w:rsid w:val="00AB7E40"/>
    <w:rsid w:val="00AC13B4"/>
    <w:rsid w:val="00AC36B7"/>
    <w:rsid w:val="00AC41BF"/>
    <w:rsid w:val="00AC5A91"/>
    <w:rsid w:val="00AD028F"/>
    <w:rsid w:val="00AD36FD"/>
    <w:rsid w:val="00AE0C70"/>
    <w:rsid w:val="00AE0D5E"/>
    <w:rsid w:val="00AE0FEA"/>
    <w:rsid w:val="00AE110D"/>
    <w:rsid w:val="00AE23E8"/>
    <w:rsid w:val="00AE29C7"/>
    <w:rsid w:val="00AE6025"/>
    <w:rsid w:val="00AE7338"/>
    <w:rsid w:val="00AE7D3F"/>
    <w:rsid w:val="00AF1522"/>
    <w:rsid w:val="00AF2EB6"/>
    <w:rsid w:val="00AF3B2A"/>
    <w:rsid w:val="00AF42B2"/>
    <w:rsid w:val="00AF7825"/>
    <w:rsid w:val="00AF7E53"/>
    <w:rsid w:val="00B02AED"/>
    <w:rsid w:val="00B0316D"/>
    <w:rsid w:val="00B034F0"/>
    <w:rsid w:val="00B040EA"/>
    <w:rsid w:val="00B05F76"/>
    <w:rsid w:val="00B064A6"/>
    <w:rsid w:val="00B066A1"/>
    <w:rsid w:val="00B06C1D"/>
    <w:rsid w:val="00B072CB"/>
    <w:rsid w:val="00B115D5"/>
    <w:rsid w:val="00B14E0E"/>
    <w:rsid w:val="00B15E3A"/>
    <w:rsid w:val="00B16764"/>
    <w:rsid w:val="00B16A8A"/>
    <w:rsid w:val="00B1760C"/>
    <w:rsid w:val="00B20414"/>
    <w:rsid w:val="00B2149B"/>
    <w:rsid w:val="00B25444"/>
    <w:rsid w:val="00B25D05"/>
    <w:rsid w:val="00B273D4"/>
    <w:rsid w:val="00B27672"/>
    <w:rsid w:val="00B279CD"/>
    <w:rsid w:val="00B30516"/>
    <w:rsid w:val="00B31EA3"/>
    <w:rsid w:val="00B33EE9"/>
    <w:rsid w:val="00B341BC"/>
    <w:rsid w:val="00B345E4"/>
    <w:rsid w:val="00B345EA"/>
    <w:rsid w:val="00B34DF4"/>
    <w:rsid w:val="00B35546"/>
    <w:rsid w:val="00B35BC1"/>
    <w:rsid w:val="00B36351"/>
    <w:rsid w:val="00B3730F"/>
    <w:rsid w:val="00B40742"/>
    <w:rsid w:val="00B40B76"/>
    <w:rsid w:val="00B40C97"/>
    <w:rsid w:val="00B43A73"/>
    <w:rsid w:val="00B44BBE"/>
    <w:rsid w:val="00B45B2E"/>
    <w:rsid w:val="00B46578"/>
    <w:rsid w:val="00B50062"/>
    <w:rsid w:val="00B52148"/>
    <w:rsid w:val="00B5422A"/>
    <w:rsid w:val="00B54462"/>
    <w:rsid w:val="00B56FE2"/>
    <w:rsid w:val="00B600BC"/>
    <w:rsid w:val="00B607DE"/>
    <w:rsid w:val="00B63042"/>
    <w:rsid w:val="00B653AC"/>
    <w:rsid w:val="00B668E9"/>
    <w:rsid w:val="00B66C77"/>
    <w:rsid w:val="00B70459"/>
    <w:rsid w:val="00B726DA"/>
    <w:rsid w:val="00B72A89"/>
    <w:rsid w:val="00B7680A"/>
    <w:rsid w:val="00B820F4"/>
    <w:rsid w:val="00B83CEF"/>
    <w:rsid w:val="00B85A9A"/>
    <w:rsid w:val="00B85EEC"/>
    <w:rsid w:val="00B9171E"/>
    <w:rsid w:val="00B91EB7"/>
    <w:rsid w:val="00B9265C"/>
    <w:rsid w:val="00B933B6"/>
    <w:rsid w:val="00B967B4"/>
    <w:rsid w:val="00B972A9"/>
    <w:rsid w:val="00B97912"/>
    <w:rsid w:val="00BA0772"/>
    <w:rsid w:val="00BA0CD4"/>
    <w:rsid w:val="00BA1B79"/>
    <w:rsid w:val="00BA2EFA"/>
    <w:rsid w:val="00BA45FD"/>
    <w:rsid w:val="00BA52FB"/>
    <w:rsid w:val="00BA5300"/>
    <w:rsid w:val="00BA7574"/>
    <w:rsid w:val="00BA7DAD"/>
    <w:rsid w:val="00BB0554"/>
    <w:rsid w:val="00BB08EB"/>
    <w:rsid w:val="00BB3B62"/>
    <w:rsid w:val="00BB3BBA"/>
    <w:rsid w:val="00BB402A"/>
    <w:rsid w:val="00BB4B1D"/>
    <w:rsid w:val="00BB4B75"/>
    <w:rsid w:val="00BB7964"/>
    <w:rsid w:val="00BC09EE"/>
    <w:rsid w:val="00BC1A5F"/>
    <w:rsid w:val="00BC3604"/>
    <w:rsid w:val="00BC41F7"/>
    <w:rsid w:val="00BC59FD"/>
    <w:rsid w:val="00BC6B63"/>
    <w:rsid w:val="00BC6FFB"/>
    <w:rsid w:val="00BD09D7"/>
    <w:rsid w:val="00BD27B2"/>
    <w:rsid w:val="00BD2804"/>
    <w:rsid w:val="00BD4586"/>
    <w:rsid w:val="00BD4EC1"/>
    <w:rsid w:val="00BD5B79"/>
    <w:rsid w:val="00BD5D78"/>
    <w:rsid w:val="00BD6017"/>
    <w:rsid w:val="00BD64DE"/>
    <w:rsid w:val="00BD7376"/>
    <w:rsid w:val="00BD76CE"/>
    <w:rsid w:val="00BE114F"/>
    <w:rsid w:val="00BE17B6"/>
    <w:rsid w:val="00BE26CD"/>
    <w:rsid w:val="00BE3CC1"/>
    <w:rsid w:val="00BE3E00"/>
    <w:rsid w:val="00BE5E60"/>
    <w:rsid w:val="00BE65B4"/>
    <w:rsid w:val="00BE6D2D"/>
    <w:rsid w:val="00BF1170"/>
    <w:rsid w:val="00BF3095"/>
    <w:rsid w:val="00BF4299"/>
    <w:rsid w:val="00BF4CF2"/>
    <w:rsid w:val="00BF5CF1"/>
    <w:rsid w:val="00BF6039"/>
    <w:rsid w:val="00C0143C"/>
    <w:rsid w:val="00C03223"/>
    <w:rsid w:val="00C0569C"/>
    <w:rsid w:val="00C05850"/>
    <w:rsid w:val="00C060BE"/>
    <w:rsid w:val="00C06162"/>
    <w:rsid w:val="00C063FC"/>
    <w:rsid w:val="00C0658F"/>
    <w:rsid w:val="00C06B2F"/>
    <w:rsid w:val="00C11D90"/>
    <w:rsid w:val="00C12424"/>
    <w:rsid w:val="00C12861"/>
    <w:rsid w:val="00C12882"/>
    <w:rsid w:val="00C167F1"/>
    <w:rsid w:val="00C177B7"/>
    <w:rsid w:val="00C21017"/>
    <w:rsid w:val="00C23E19"/>
    <w:rsid w:val="00C24DD4"/>
    <w:rsid w:val="00C252D2"/>
    <w:rsid w:val="00C26470"/>
    <w:rsid w:val="00C26CEF"/>
    <w:rsid w:val="00C27FC3"/>
    <w:rsid w:val="00C30DA6"/>
    <w:rsid w:val="00C32104"/>
    <w:rsid w:val="00C345C6"/>
    <w:rsid w:val="00C356ED"/>
    <w:rsid w:val="00C35758"/>
    <w:rsid w:val="00C447CC"/>
    <w:rsid w:val="00C459A2"/>
    <w:rsid w:val="00C5063D"/>
    <w:rsid w:val="00C50669"/>
    <w:rsid w:val="00C52517"/>
    <w:rsid w:val="00C5251A"/>
    <w:rsid w:val="00C52E1F"/>
    <w:rsid w:val="00C5310B"/>
    <w:rsid w:val="00C5395E"/>
    <w:rsid w:val="00C54569"/>
    <w:rsid w:val="00C54572"/>
    <w:rsid w:val="00C5566A"/>
    <w:rsid w:val="00C55A53"/>
    <w:rsid w:val="00C572B7"/>
    <w:rsid w:val="00C57AC3"/>
    <w:rsid w:val="00C60B14"/>
    <w:rsid w:val="00C612BD"/>
    <w:rsid w:val="00C619C0"/>
    <w:rsid w:val="00C61E51"/>
    <w:rsid w:val="00C62596"/>
    <w:rsid w:val="00C626D8"/>
    <w:rsid w:val="00C628E4"/>
    <w:rsid w:val="00C62B48"/>
    <w:rsid w:val="00C64870"/>
    <w:rsid w:val="00C66272"/>
    <w:rsid w:val="00C66FEA"/>
    <w:rsid w:val="00C70523"/>
    <w:rsid w:val="00C7055A"/>
    <w:rsid w:val="00C7233B"/>
    <w:rsid w:val="00C72ADB"/>
    <w:rsid w:val="00C73E8C"/>
    <w:rsid w:val="00C745CF"/>
    <w:rsid w:val="00C77E22"/>
    <w:rsid w:val="00C80E8F"/>
    <w:rsid w:val="00C85A0C"/>
    <w:rsid w:val="00C86491"/>
    <w:rsid w:val="00C86960"/>
    <w:rsid w:val="00C87046"/>
    <w:rsid w:val="00C8769C"/>
    <w:rsid w:val="00C87F81"/>
    <w:rsid w:val="00C904C0"/>
    <w:rsid w:val="00C92047"/>
    <w:rsid w:val="00C92439"/>
    <w:rsid w:val="00C944E0"/>
    <w:rsid w:val="00C94FE3"/>
    <w:rsid w:val="00C9545E"/>
    <w:rsid w:val="00CA5A79"/>
    <w:rsid w:val="00CA619F"/>
    <w:rsid w:val="00CA63BE"/>
    <w:rsid w:val="00CA6961"/>
    <w:rsid w:val="00CB0FF7"/>
    <w:rsid w:val="00CB1FAB"/>
    <w:rsid w:val="00CB2DC4"/>
    <w:rsid w:val="00CB3958"/>
    <w:rsid w:val="00CB6B66"/>
    <w:rsid w:val="00CB75C4"/>
    <w:rsid w:val="00CC0043"/>
    <w:rsid w:val="00CC01B1"/>
    <w:rsid w:val="00CC1571"/>
    <w:rsid w:val="00CC22DE"/>
    <w:rsid w:val="00CC611A"/>
    <w:rsid w:val="00CC6D2D"/>
    <w:rsid w:val="00CC7A95"/>
    <w:rsid w:val="00CC7BED"/>
    <w:rsid w:val="00CD08EC"/>
    <w:rsid w:val="00CD258A"/>
    <w:rsid w:val="00CD402F"/>
    <w:rsid w:val="00CD460E"/>
    <w:rsid w:val="00CD5110"/>
    <w:rsid w:val="00CD649E"/>
    <w:rsid w:val="00CD6AD6"/>
    <w:rsid w:val="00CD6EF5"/>
    <w:rsid w:val="00CD7C0A"/>
    <w:rsid w:val="00CE09B7"/>
    <w:rsid w:val="00CE208A"/>
    <w:rsid w:val="00CE23C0"/>
    <w:rsid w:val="00CE29B6"/>
    <w:rsid w:val="00CE4165"/>
    <w:rsid w:val="00CE4E6F"/>
    <w:rsid w:val="00CE4F2E"/>
    <w:rsid w:val="00CE5650"/>
    <w:rsid w:val="00CE64F4"/>
    <w:rsid w:val="00CE660E"/>
    <w:rsid w:val="00CE7A03"/>
    <w:rsid w:val="00CF080C"/>
    <w:rsid w:val="00CF2785"/>
    <w:rsid w:val="00CF331C"/>
    <w:rsid w:val="00CF4643"/>
    <w:rsid w:val="00CF6202"/>
    <w:rsid w:val="00CF7B46"/>
    <w:rsid w:val="00D00AE8"/>
    <w:rsid w:val="00D00B46"/>
    <w:rsid w:val="00D00D6F"/>
    <w:rsid w:val="00D00E61"/>
    <w:rsid w:val="00D02119"/>
    <w:rsid w:val="00D03B77"/>
    <w:rsid w:val="00D04066"/>
    <w:rsid w:val="00D04A18"/>
    <w:rsid w:val="00D0522B"/>
    <w:rsid w:val="00D06B1E"/>
    <w:rsid w:val="00D078AC"/>
    <w:rsid w:val="00D1000F"/>
    <w:rsid w:val="00D1318B"/>
    <w:rsid w:val="00D16642"/>
    <w:rsid w:val="00D171E9"/>
    <w:rsid w:val="00D17DC2"/>
    <w:rsid w:val="00D17F8F"/>
    <w:rsid w:val="00D20886"/>
    <w:rsid w:val="00D20CC9"/>
    <w:rsid w:val="00D20F07"/>
    <w:rsid w:val="00D20F14"/>
    <w:rsid w:val="00D2289C"/>
    <w:rsid w:val="00D2405F"/>
    <w:rsid w:val="00D240B0"/>
    <w:rsid w:val="00D26935"/>
    <w:rsid w:val="00D26977"/>
    <w:rsid w:val="00D26F23"/>
    <w:rsid w:val="00D27793"/>
    <w:rsid w:val="00D27BB7"/>
    <w:rsid w:val="00D32EDC"/>
    <w:rsid w:val="00D33065"/>
    <w:rsid w:val="00D35C38"/>
    <w:rsid w:val="00D3676B"/>
    <w:rsid w:val="00D37FD5"/>
    <w:rsid w:val="00D400FB"/>
    <w:rsid w:val="00D40591"/>
    <w:rsid w:val="00D414D4"/>
    <w:rsid w:val="00D41B6C"/>
    <w:rsid w:val="00D42255"/>
    <w:rsid w:val="00D434C9"/>
    <w:rsid w:val="00D4353A"/>
    <w:rsid w:val="00D44247"/>
    <w:rsid w:val="00D44DE8"/>
    <w:rsid w:val="00D46CBF"/>
    <w:rsid w:val="00D46EC7"/>
    <w:rsid w:val="00D51B46"/>
    <w:rsid w:val="00D547BA"/>
    <w:rsid w:val="00D54972"/>
    <w:rsid w:val="00D550F0"/>
    <w:rsid w:val="00D56F4A"/>
    <w:rsid w:val="00D613BF"/>
    <w:rsid w:val="00D61FD5"/>
    <w:rsid w:val="00D629A1"/>
    <w:rsid w:val="00D63182"/>
    <w:rsid w:val="00D63203"/>
    <w:rsid w:val="00D63F92"/>
    <w:rsid w:val="00D64D00"/>
    <w:rsid w:val="00D66C9A"/>
    <w:rsid w:val="00D676E3"/>
    <w:rsid w:val="00D67C19"/>
    <w:rsid w:val="00D70500"/>
    <w:rsid w:val="00D72861"/>
    <w:rsid w:val="00D7293C"/>
    <w:rsid w:val="00D72C04"/>
    <w:rsid w:val="00D72F4B"/>
    <w:rsid w:val="00D7336D"/>
    <w:rsid w:val="00D7418A"/>
    <w:rsid w:val="00D75583"/>
    <w:rsid w:val="00D76587"/>
    <w:rsid w:val="00D77746"/>
    <w:rsid w:val="00D80D33"/>
    <w:rsid w:val="00D81F6F"/>
    <w:rsid w:val="00D83649"/>
    <w:rsid w:val="00D85177"/>
    <w:rsid w:val="00D861A1"/>
    <w:rsid w:val="00D915DE"/>
    <w:rsid w:val="00D95F94"/>
    <w:rsid w:val="00D9635C"/>
    <w:rsid w:val="00D97D6D"/>
    <w:rsid w:val="00DA29DC"/>
    <w:rsid w:val="00DA3226"/>
    <w:rsid w:val="00DA535F"/>
    <w:rsid w:val="00DA7325"/>
    <w:rsid w:val="00DA73D0"/>
    <w:rsid w:val="00DA7825"/>
    <w:rsid w:val="00DA7E0E"/>
    <w:rsid w:val="00DB16B2"/>
    <w:rsid w:val="00DB1D0E"/>
    <w:rsid w:val="00DB2665"/>
    <w:rsid w:val="00DB2B87"/>
    <w:rsid w:val="00DB2DBE"/>
    <w:rsid w:val="00DB4190"/>
    <w:rsid w:val="00DB520E"/>
    <w:rsid w:val="00DB5689"/>
    <w:rsid w:val="00DB6753"/>
    <w:rsid w:val="00DB68AB"/>
    <w:rsid w:val="00DB6D4F"/>
    <w:rsid w:val="00DB73AD"/>
    <w:rsid w:val="00DC1049"/>
    <w:rsid w:val="00DC1311"/>
    <w:rsid w:val="00DC3B27"/>
    <w:rsid w:val="00DC57F7"/>
    <w:rsid w:val="00DC580F"/>
    <w:rsid w:val="00DC5CC2"/>
    <w:rsid w:val="00DC6D8C"/>
    <w:rsid w:val="00DC6DEB"/>
    <w:rsid w:val="00DC793F"/>
    <w:rsid w:val="00DD0A85"/>
    <w:rsid w:val="00DD0D29"/>
    <w:rsid w:val="00DD3060"/>
    <w:rsid w:val="00DD32F6"/>
    <w:rsid w:val="00DD5416"/>
    <w:rsid w:val="00DD5561"/>
    <w:rsid w:val="00DD5675"/>
    <w:rsid w:val="00DD5DA5"/>
    <w:rsid w:val="00DD78A2"/>
    <w:rsid w:val="00DE08C5"/>
    <w:rsid w:val="00DE0D90"/>
    <w:rsid w:val="00DE1152"/>
    <w:rsid w:val="00DE2575"/>
    <w:rsid w:val="00DE2681"/>
    <w:rsid w:val="00DE3D6E"/>
    <w:rsid w:val="00DE3D8B"/>
    <w:rsid w:val="00DE50FC"/>
    <w:rsid w:val="00DE6A10"/>
    <w:rsid w:val="00DE781D"/>
    <w:rsid w:val="00DE79BF"/>
    <w:rsid w:val="00DF0A43"/>
    <w:rsid w:val="00DF1010"/>
    <w:rsid w:val="00DF1646"/>
    <w:rsid w:val="00DF6217"/>
    <w:rsid w:val="00E007B3"/>
    <w:rsid w:val="00E00BDD"/>
    <w:rsid w:val="00E02D44"/>
    <w:rsid w:val="00E0374F"/>
    <w:rsid w:val="00E04182"/>
    <w:rsid w:val="00E055AF"/>
    <w:rsid w:val="00E0652F"/>
    <w:rsid w:val="00E06F72"/>
    <w:rsid w:val="00E07F38"/>
    <w:rsid w:val="00E12CDF"/>
    <w:rsid w:val="00E1305B"/>
    <w:rsid w:val="00E13197"/>
    <w:rsid w:val="00E13C17"/>
    <w:rsid w:val="00E140B5"/>
    <w:rsid w:val="00E141F6"/>
    <w:rsid w:val="00E14648"/>
    <w:rsid w:val="00E14891"/>
    <w:rsid w:val="00E20FAB"/>
    <w:rsid w:val="00E21E9E"/>
    <w:rsid w:val="00E22AE9"/>
    <w:rsid w:val="00E24AC3"/>
    <w:rsid w:val="00E25295"/>
    <w:rsid w:val="00E27DC4"/>
    <w:rsid w:val="00E32082"/>
    <w:rsid w:val="00E321B0"/>
    <w:rsid w:val="00E3342B"/>
    <w:rsid w:val="00E33F2B"/>
    <w:rsid w:val="00E35786"/>
    <w:rsid w:val="00E359D9"/>
    <w:rsid w:val="00E35DBF"/>
    <w:rsid w:val="00E36054"/>
    <w:rsid w:val="00E3673C"/>
    <w:rsid w:val="00E52474"/>
    <w:rsid w:val="00E538EF"/>
    <w:rsid w:val="00E54288"/>
    <w:rsid w:val="00E55C8B"/>
    <w:rsid w:val="00E56D74"/>
    <w:rsid w:val="00E61684"/>
    <w:rsid w:val="00E61821"/>
    <w:rsid w:val="00E626B6"/>
    <w:rsid w:val="00E63CE1"/>
    <w:rsid w:val="00E64140"/>
    <w:rsid w:val="00E64C5A"/>
    <w:rsid w:val="00E65563"/>
    <w:rsid w:val="00E65ECF"/>
    <w:rsid w:val="00E65F4C"/>
    <w:rsid w:val="00E661D1"/>
    <w:rsid w:val="00E665F6"/>
    <w:rsid w:val="00E67609"/>
    <w:rsid w:val="00E67F38"/>
    <w:rsid w:val="00E739F3"/>
    <w:rsid w:val="00E73D75"/>
    <w:rsid w:val="00E7467E"/>
    <w:rsid w:val="00E765B3"/>
    <w:rsid w:val="00E76D3F"/>
    <w:rsid w:val="00E76F3D"/>
    <w:rsid w:val="00E774C2"/>
    <w:rsid w:val="00E81CF7"/>
    <w:rsid w:val="00E820CF"/>
    <w:rsid w:val="00E82A68"/>
    <w:rsid w:val="00E832FB"/>
    <w:rsid w:val="00E83635"/>
    <w:rsid w:val="00E837D9"/>
    <w:rsid w:val="00E8390B"/>
    <w:rsid w:val="00E83F5F"/>
    <w:rsid w:val="00E849CC"/>
    <w:rsid w:val="00E850EA"/>
    <w:rsid w:val="00E85BFB"/>
    <w:rsid w:val="00E87F17"/>
    <w:rsid w:val="00E9159C"/>
    <w:rsid w:val="00E92C8F"/>
    <w:rsid w:val="00E9356B"/>
    <w:rsid w:val="00E938A5"/>
    <w:rsid w:val="00E944E0"/>
    <w:rsid w:val="00E95B1E"/>
    <w:rsid w:val="00E961BB"/>
    <w:rsid w:val="00E97607"/>
    <w:rsid w:val="00EA1B6F"/>
    <w:rsid w:val="00EA2380"/>
    <w:rsid w:val="00EA245C"/>
    <w:rsid w:val="00EA32E3"/>
    <w:rsid w:val="00EA3B15"/>
    <w:rsid w:val="00EA5206"/>
    <w:rsid w:val="00EA6BE0"/>
    <w:rsid w:val="00EA781B"/>
    <w:rsid w:val="00EA7EDF"/>
    <w:rsid w:val="00EB0273"/>
    <w:rsid w:val="00EB0E72"/>
    <w:rsid w:val="00EB107E"/>
    <w:rsid w:val="00EB22B7"/>
    <w:rsid w:val="00EB293B"/>
    <w:rsid w:val="00EB2B0C"/>
    <w:rsid w:val="00EB2FDF"/>
    <w:rsid w:val="00EB3A82"/>
    <w:rsid w:val="00EB60AE"/>
    <w:rsid w:val="00EB60FC"/>
    <w:rsid w:val="00EC25FF"/>
    <w:rsid w:val="00EC2607"/>
    <w:rsid w:val="00EC3A6A"/>
    <w:rsid w:val="00EC3E5A"/>
    <w:rsid w:val="00EC487D"/>
    <w:rsid w:val="00EC5B66"/>
    <w:rsid w:val="00EC79FD"/>
    <w:rsid w:val="00ED07F9"/>
    <w:rsid w:val="00ED2752"/>
    <w:rsid w:val="00ED2CC5"/>
    <w:rsid w:val="00ED3356"/>
    <w:rsid w:val="00ED39BD"/>
    <w:rsid w:val="00ED3A7D"/>
    <w:rsid w:val="00ED5AEB"/>
    <w:rsid w:val="00ED63EC"/>
    <w:rsid w:val="00ED645D"/>
    <w:rsid w:val="00ED6AA8"/>
    <w:rsid w:val="00ED6BA5"/>
    <w:rsid w:val="00EE0E2F"/>
    <w:rsid w:val="00EE15F5"/>
    <w:rsid w:val="00EE1F1E"/>
    <w:rsid w:val="00EE33B6"/>
    <w:rsid w:val="00EE3538"/>
    <w:rsid w:val="00EE6189"/>
    <w:rsid w:val="00EE63F5"/>
    <w:rsid w:val="00EE67C0"/>
    <w:rsid w:val="00EE6DB3"/>
    <w:rsid w:val="00EE74C2"/>
    <w:rsid w:val="00EF17CB"/>
    <w:rsid w:val="00EF51C0"/>
    <w:rsid w:val="00EF631F"/>
    <w:rsid w:val="00EF636C"/>
    <w:rsid w:val="00EF77B5"/>
    <w:rsid w:val="00F0080E"/>
    <w:rsid w:val="00F009C0"/>
    <w:rsid w:val="00F00B6F"/>
    <w:rsid w:val="00F012CA"/>
    <w:rsid w:val="00F01680"/>
    <w:rsid w:val="00F018A6"/>
    <w:rsid w:val="00F03039"/>
    <w:rsid w:val="00F06EFF"/>
    <w:rsid w:val="00F106BD"/>
    <w:rsid w:val="00F10DAF"/>
    <w:rsid w:val="00F17258"/>
    <w:rsid w:val="00F21C12"/>
    <w:rsid w:val="00F22107"/>
    <w:rsid w:val="00F22581"/>
    <w:rsid w:val="00F22D49"/>
    <w:rsid w:val="00F233FC"/>
    <w:rsid w:val="00F24398"/>
    <w:rsid w:val="00F25518"/>
    <w:rsid w:val="00F2631C"/>
    <w:rsid w:val="00F301EA"/>
    <w:rsid w:val="00F30837"/>
    <w:rsid w:val="00F30B76"/>
    <w:rsid w:val="00F31115"/>
    <w:rsid w:val="00F3113C"/>
    <w:rsid w:val="00F32A81"/>
    <w:rsid w:val="00F352DD"/>
    <w:rsid w:val="00F356D4"/>
    <w:rsid w:val="00F36ED5"/>
    <w:rsid w:val="00F42C13"/>
    <w:rsid w:val="00F42DA7"/>
    <w:rsid w:val="00F45CF9"/>
    <w:rsid w:val="00F4755B"/>
    <w:rsid w:val="00F51502"/>
    <w:rsid w:val="00F5260F"/>
    <w:rsid w:val="00F53655"/>
    <w:rsid w:val="00F541E1"/>
    <w:rsid w:val="00F551B6"/>
    <w:rsid w:val="00F560A9"/>
    <w:rsid w:val="00F56665"/>
    <w:rsid w:val="00F56BBD"/>
    <w:rsid w:val="00F56D00"/>
    <w:rsid w:val="00F606BE"/>
    <w:rsid w:val="00F61AA3"/>
    <w:rsid w:val="00F62F39"/>
    <w:rsid w:val="00F6331A"/>
    <w:rsid w:val="00F64F97"/>
    <w:rsid w:val="00F65830"/>
    <w:rsid w:val="00F66757"/>
    <w:rsid w:val="00F67941"/>
    <w:rsid w:val="00F70DEC"/>
    <w:rsid w:val="00F719BB"/>
    <w:rsid w:val="00F71D00"/>
    <w:rsid w:val="00F7291A"/>
    <w:rsid w:val="00F72C11"/>
    <w:rsid w:val="00F74E28"/>
    <w:rsid w:val="00F755F3"/>
    <w:rsid w:val="00F76409"/>
    <w:rsid w:val="00F76E05"/>
    <w:rsid w:val="00F7796D"/>
    <w:rsid w:val="00F80C65"/>
    <w:rsid w:val="00F822F8"/>
    <w:rsid w:val="00F82B6B"/>
    <w:rsid w:val="00F85591"/>
    <w:rsid w:val="00F85772"/>
    <w:rsid w:val="00F90176"/>
    <w:rsid w:val="00F907E9"/>
    <w:rsid w:val="00F91488"/>
    <w:rsid w:val="00F920C9"/>
    <w:rsid w:val="00F924BE"/>
    <w:rsid w:val="00F936E3"/>
    <w:rsid w:val="00F93AC1"/>
    <w:rsid w:val="00F9466D"/>
    <w:rsid w:val="00F95186"/>
    <w:rsid w:val="00F95715"/>
    <w:rsid w:val="00F95964"/>
    <w:rsid w:val="00F96C79"/>
    <w:rsid w:val="00FA087B"/>
    <w:rsid w:val="00FA13A8"/>
    <w:rsid w:val="00FA214F"/>
    <w:rsid w:val="00FA33CC"/>
    <w:rsid w:val="00FA4325"/>
    <w:rsid w:val="00FA4464"/>
    <w:rsid w:val="00FA5630"/>
    <w:rsid w:val="00FA5D1D"/>
    <w:rsid w:val="00FB0BA4"/>
    <w:rsid w:val="00FB3F41"/>
    <w:rsid w:val="00FB40F3"/>
    <w:rsid w:val="00FB436D"/>
    <w:rsid w:val="00FB441F"/>
    <w:rsid w:val="00FB508E"/>
    <w:rsid w:val="00FB5EC2"/>
    <w:rsid w:val="00FC089E"/>
    <w:rsid w:val="00FC265B"/>
    <w:rsid w:val="00FC299A"/>
    <w:rsid w:val="00FC2C97"/>
    <w:rsid w:val="00FC2D19"/>
    <w:rsid w:val="00FC309F"/>
    <w:rsid w:val="00FC3695"/>
    <w:rsid w:val="00FC540C"/>
    <w:rsid w:val="00FC5F12"/>
    <w:rsid w:val="00FC658B"/>
    <w:rsid w:val="00FD2A2F"/>
    <w:rsid w:val="00FD5B34"/>
    <w:rsid w:val="00FD6AFD"/>
    <w:rsid w:val="00FD7304"/>
    <w:rsid w:val="00FD7B65"/>
    <w:rsid w:val="00FD7F3F"/>
    <w:rsid w:val="00FE0CF4"/>
    <w:rsid w:val="00FE141C"/>
    <w:rsid w:val="00FE22CC"/>
    <w:rsid w:val="00FE37FA"/>
    <w:rsid w:val="00FE579B"/>
    <w:rsid w:val="00FF0012"/>
    <w:rsid w:val="00FF0193"/>
    <w:rsid w:val="00FF1FA3"/>
    <w:rsid w:val="00FF668B"/>
    <w:rsid w:val="04C634E1"/>
    <w:rsid w:val="080AC9F3"/>
    <w:rsid w:val="1F6B0607"/>
    <w:rsid w:val="2A84E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206EAF"/>
  <w15:docId w15:val="{8D5B3F1B-6483-473C-9A74-92393EFBA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4" w:qFormat="1"/>
    <w:lsdException w:name="heading 2" w:semiHidden="1" w:unhideWhenUsed="1" w:qFormat="1"/>
    <w:lsdException w:name="heading 3" w:semiHidden="1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20" w:unhideWhenUsed="1" w:qFormat="1"/>
    <w:lsdException w:name="List Bullet 3" w:semiHidden="1" w:uiPriority="2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3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5EC0"/>
    <w:pPr>
      <w:spacing w:after="160"/>
    </w:pPr>
    <w:rPr>
      <w:rFonts w:asciiTheme="minorHAnsi" w:hAnsiTheme="minorHAnsi"/>
      <w:sz w:val="22"/>
      <w:szCs w:val="22"/>
    </w:rPr>
  </w:style>
  <w:style w:type="paragraph" w:styleId="Overskrift1">
    <w:name w:val="heading 1"/>
    <w:next w:val="Normal"/>
    <w:link w:val="Overskrift1Tegn"/>
    <w:uiPriority w:val="4"/>
    <w:qFormat/>
    <w:rsid w:val="00D550F0"/>
    <w:pPr>
      <w:numPr>
        <w:numId w:val="85"/>
      </w:numPr>
      <w:spacing w:before="840" w:after="200"/>
      <w:outlineLvl w:val="0"/>
    </w:pPr>
    <w:rPr>
      <w:rFonts w:asciiTheme="minorHAnsi" w:hAnsiTheme="minorHAnsi"/>
      <w:b/>
      <w:caps/>
      <w:sz w:val="22"/>
      <w:szCs w:val="22"/>
    </w:rPr>
  </w:style>
  <w:style w:type="paragraph" w:styleId="Overskrift2">
    <w:name w:val="heading 2"/>
    <w:basedOn w:val="Overskrift1"/>
    <w:next w:val="Normal"/>
    <w:link w:val="Overskrift2Tegn"/>
    <w:qFormat/>
    <w:rsid w:val="0000168F"/>
    <w:pPr>
      <w:numPr>
        <w:ilvl w:val="1"/>
      </w:numPr>
      <w:spacing w:before="480"/>
      <w:jc w:val="both"/>
      <w:outlineLvl w:val="1"/>
    </w:pPr>
  </w:style>
  <w:style w:type="paragraph" w:styleId="Overskrift3">
    <w:name w:val="heading 3"/>
    <w:basedOn w:val="Overskrift2"/>
    <w:next w:val="Normal"/>
    <w:link w:val="Overskrift3Tegn"/>
    <w:qFormat/>
    <w:rsid w:val="00E14648"/>
    <w:pPr>
      <w:numPr>
        <w:ilvl w:val="2"/>
      </w:numPr>
      <w:outlineLvl w:val="2"/>
    </w:pPr>
    <w:rPr>
      <w:caps w:val="0"/>
    </w:rPr>
  </w:style>
  <w:style w:type="paragraph" w:styleId="Overskrift4">
    <w:name w:val="heading 4"/>
    <w:basedOn w:val="Normal"/>
    <w:next w:val="Normal"/>
    <w:link w:val="Overskrift4Tegn"/>
    <w:uiPriority w:val="7"/>
    <w:qFormat/>
    <w:rsid w:val="0088304F"/>
    <w:pPr>
      <w:keepNext/>
      <w:numPr>
        <w:ilvl w:val="3"/>
        <w:numId w:val="85"/>
      </w:numPr>
      <w:spacing w:before="180" w:after="60"/>
      <w:outlineLvl w:val="3"/>
    </w:pPr>
  </w:style>
  <w:style w:type="paragraph" w:styleId="Overskrift5">
    <w:name w:val="heading 5"/>
    <w:basedOn w:val="Normal"/>
    <w:next w:val="Normal"/>
    <w:link w:val="Overskrift5Tegn"/>
    <w:uiPriority w:val="8"/>
    <w:qFormat/>
    <w:rsid w:val="0088304F"/>
    <w:pPr>
      <w:keepNext/>
      <w:keepLines/>
      <w:numPr>
        <w:ilvl w:val="4"/>
        <w:numId w:val="85"/>
      </w:numPr>
      <w:spacing w:before="180" w:after="60"/>
      <w:outlineLvl w:val="4"/>
    </w:pPr>
    <w:rPr>
      <w:rFonts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232EC6"/>
    <w:pPr>
      <w:keepNext/>
      <w:keepLines/>
      <w:numPr>
        <w:ilvl w:val="5"/>
        <w:numId w:val="85"/>
      </w:numPr>
      <w:spacing w:before="240" w:after="6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232EC6"/>
    <w:pPr>
      <w:keepNext/>
      <w:keepLines/>
      <w:numPr>
        <w:ilvl w:val="6"/>
        <w:numId w:val="85"/>
      </w:numPr>
      <w:spacing w:before="240" w:after="6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232EC6"/>
    <w:pPr>
      <w:keepNext/>
      <w:keepLines/>
      <w:numPr>
        <w:ilvl w:val="7"/>
        <w:numId w:val="85"/>
      </w:numPr>
      <w:spacing w:before="240" w:after="60"/>
      <w:outlineLvl w:val="7"/>
    </w:pPr>
    <w:rPr>
      <w:rFonts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232EC6"/>
    <w:pPr>
      <w:keepNext/>
      <w:keepLines/>
      <w:numPr>
        <w:ilvl w:val="8"/>
        <w:numId w:val="85"/>
      </w:numPr>
      <w:spacing w:before="240" w:after="60"/>
      <w:outlineLvl w:val="8"/>
    </w:pPr>
    <w:rPr>
      <w:rFonts w:eastAsiaTheme="majorEastAsia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E0CF4"/>
    <w:pPr>
      <w:tabs>
        <w:tab w:val="center" w:pos="4536"/>
        <w:tab w:val="right" w:pos="9072"/>
      </w:tabs>
    </w:pPr>
  </w:style>
  <w:style w:type="paragraph" w:styleId="Bunntekst">
    <w:name w:val="footer"/>
    <w:basedOn w:val="Marg"/>
    <w:link w:val="BunntekstTegn"/>
    <w:rsid w:val="00FE0CF4"/>
    <w:pPr>
      <w:tabs>
        <w:tab w:val="center" w:pos="4536"/>
        <w:tab w:val="right" w:pos="9072"/>
      </w:tabs>
    </w:pPr>
    <w:rPr>
      <w:sz w:val="16"/>
    </w:rPr>
  </w:style>
  <w:style w:type="table" w:styleId="Tabellrutenett">
    <w:name w:val="Table Grid"/>
    <w:basedOn w:val="Vanligtabell"/>
    <w:rsid w:val="00232E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detall">
    <w:name w:val="page number"/>
    <w:basedOn w:val="Standardskriftforavsnitt"/>
    <w:rsid w:val="00232EC6"/>
  </w:style>
  <w:style w:type="character" w:customStyle="1" w:styleId="Overskrift1Tegn">
    <w:name w:val="Overskrift 1 Tegn"/>
    <w:basedOn w:val="Standardskriftforavsnitt"/>
    <w:link w:val="Overskrift1"/>
    <w:uiPriority w:val="4"/>
    <w:rsid w:val="00D550F0"/>
    <w:rPr>
      <w:rFonts w:asciiTheme="minorHAnsi" w:hAnsiTheme="minorHAnsi"/>
      <w:b/>
      <w:cap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rsid w:val="00FE0CF4"/>
    <w:rPr>
      <w:rFonts w:asciiTheme="majorHAnsi" w:hAnsiTheme="majorHAnsi"/>
      <w:sz w:val="22"/>
      <w:szCs w:val="24"/>
      <w:lang w:eastAsia="en-US"/>
    </w:rPr>
  </w:style>
  <w:style w:type="paragraph" w:customStyle="1" w:styleId="Bilag">
    <w:name w:val="Bilag"/>
    <w:basedOn w:val="Normal"/>
    <w:next w:val="Normal"/>
    <w:link w:val="BilagTegn"/>
    <w:uiPriority w:val="24"/>
    <w:qFormat/>
    <w:rsid w:val="00DC580F"/>
    <w:pPr>
      <w:numPr>
        <w:numId w:val="8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character" w:customStyle="1" w:styleId="BilagTegn">
    <w:name w:val="Bilag Tegn"/>
    <w:basedOn w:val="Standardskriftforavsnitt"/>
    <w:link w:val="Bilag"/>
    <w:uiPriority w:val="24"/>
    <w:rsid w:val="00DC580F"/>
    <w:rPr>
      <w:rFonts w:ascii="Cambria" w:hAnsi="Cambria"/>
      <w:sz w:val="22"/>
      <w:szCs w:val="22"/>
    </w:rPr>
  </w:style>
  <w:style w:type="paragraph" w:styleId="Brdtekst">
    <w:name w:val="Body Text"/>
    <w:basedOn w:val="Normal"/>
    <w:link w:val="BrdtekstTegn"/>
    <w:rsid w:val="00232EC6"/>
  </w:style>
  <w:style w:type="character" w:customStyle="1" w:styleId="BrdtekstTegn">
    <w:name w:val="Brødtekst Tegn"/>
    <w:basedOn w:val="Standardskriftforavsnitt"/>
    <w:link w:val="Brdtekst"/>
    <w:rsid w:val="00232EC6"/>
    <w:rPr>
      <w:rFonts w:asciiTheme="majorHAnsi" w:hAnsiTheme="majorHAnsi"/>
      <w:sz w:val="22"/>
      <w:szCs w:val="24"/>
      <w:lang w:eastAsia="en-US"/>
    </w:rPr>
  </w:style>
  <w:style w:type="character" w:customStyle="1" w:styleId="bilagsnrChar">
    <w:name w:val="bilagsnr Char"/>
    <w:basedOn w:val="TopptekstTegn"/>
    <w:rsid w:val="00232EC6"/>
    <w:rPr>
      <w:rFonts w:asciiTheme="majorHAnsi" w:hAnsiTheme="majorHAnsi"/>
      <w:sz w:val="22"/>
      <w:szCs w:val="24"/>
      <w:lang w:eastAsia="en-US"/>
    </w:rPr>
  </w:style>
  <w:style w:type="paragraph" w:styleId="Bildetekst">
    <w:name w:val="caption"/>
    <w:basedOn w:val="Normal"/>
    <w:next w:val="Normal"/>
    <w:uiPriority w:val="3"/>
    <w:rsid w:val="00232EC6"/>
    <w:rPr>
      <w:b/>
      <w:bCs/>
      <w:sz w:val="20"/>
    </w:rPr>
  </w:style>
  <w:style w:type="paragraph" w:styleId="Blokktekst">
    <w:name w:val="Block Text"/>
    <w:basedOn w:val="Normal"/>
    <w:rsid w:val="00232EC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 w:cstheme="minorBidi"/>
      <w:i/>
      <w:iCs/>
      <w:color w:val="4F81BD" w:themeColor="accent1"/>
    </w:rPr>
  </w:style>
  <w:style w:type="paragraph" w:styleId="Bobletekst">
    <w:name w:val="Balloon Text"/>
    <w:basedOn w:val="Normal"/>
    <w:link w:val="BobletekstTegn"/>
    <w:rsid w:val="00232EC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232EC6"/>
    <w:rPr>
      <w:rFonts w:ascii="Tahoma" w:hAnsi="Tahoma" w:cs="Tahoma"/>
      <w:sz w:val="16"/>
      <w:szCs w:val="16"/>
      <w:lang w:eastAsia="en-US"/>
    </w:rPr>
  </w:style>
  <w:style w:type="paragraph" w:styleId="Brdtekst2">
    <w:name w:val="Body Text 2"/>
    <w:basedOn w:val="Normal"/>
    <w:link w:val="Brdtekst2Tegn"/>
    <w:rsid w:val="00232EC6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">
    <w:name w:val="Body Text Indent"/>
    <w:basedOn w:val="Normal"/>
    <w:next w:val="Brdtekst"/>
    <w:link w:val="BrdtekstinnrykkTegn"/>
    <w:rsid w:val="00232EC6"/>
    <w:pPr>
      <w:ind w:left="1134"/>
    </w:pPr>
  </w:style>
  <w:style w:type="character" w:customStyle="1" w:styleId="BrdtekstinnrykkTegn">
    <w:name w:val="Brødtekstinnrykk Tegn"/>
    <w:basedOn w:val="Standardskriftforavsnitt"/>
    <w:link w:val="Brdtekstinnrykk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2">
    <w:name w:val="Body Text Indent 2"/>
    <w:basedOn w:val="Normal"/>
    <w:link w:val="Brdtekstinnrykk2Tegn"/>
    <w:rsid w:val="00232EC6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rsid w:val="00232EC6"/>
    <w:rPr>
      <w:rFonts w:asciiTheme="majorHAnsi" w:hAnsiTheme="majorHAnsi"/>
      <w:sz w:val="22"/>
      <w:szCs w:val="24"/>
      <w:lang w:eastAsia="en-US"/>
    </w:rPr>
  </w:style>
  <w:style w:type="paragraph" w:styleId="Brdtekstinnrykk3">
    <w:name w:val="Body Text Indent 3"/>
    <w:basedOn w:val="Normal"/>
    <w:link w:val="Brdtekstinnrykk3Tegn"/>
    <w:rsid w:val="00232EC6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rsid w:val="00232EC6"/>
    <w:rPr>
      <w:rFonts w:asciiTheme="majorHAnsi" w:hAnsiTheme="majorHAnsi"/>
      <w:sz w:val="16"/>
      <w:szCs w:val="16"/>
      <w:lang w:eastAsia="en-US"/>
    </w:rPr>
  </w:style>
  <w:style w:type="paragraph" w:customStyle="1" w:styleId="Marg">
    <w:name w:val="Marg"/>
    <w:basedOn w:val="Bildetekst"/>
    <w:rsid w:val="00FE0CF4"/>
    <w:rPr>
      <w:b w:val="0"/>
      <w:bCs w:val="0"/>
      <w:sz w:val="22"/>
    </w:rPr>
  </w:style>
  <w:style w:type="character" w:styleId="Hyperkobling">
    <w:name w:val="Hyperlink"/>
    <w:basedOn w:val="Standardskriftforavsnitt"/>
    <w:uiPriority w:val="99"/>
    <w:rsid w:val="00232EC6"/>
    <w:rPr>
      <w:color w:val="0000FF"/>
      <w:u w:val="single"/>
    </w:rPr>
  </w:style>
  <w:style w:type="paragraph" w:styleId="INNH1">
    <w:name w:val="toc 1"/>
    <w:basedOn w:val="Normal"/>
    <w:next w:val="Normal"/>
    <w:uiPriority w:val="39"/>
    <w:rsid w:val="00232EC6"/>
    <w:pPr>
      <w:spacing w:before="360" w:after="0"/>
    </w:pPr>
    <w:rPr>
      <w:rFonts w:asciiTheme="majorHAnsi" w:hAnsiTheme="majorHAnsi"/>
      <w:b/>
      <w:bCs/>
      <w:caps/>
      <w:sz w:val="24"/>
      <w:szCs w:val="24"/>
    </w:rPr>
  </w:style>
  <w:style w:type="paragraph" w:styleId="Listeavsnitt">
    <w:name w:val="List Paragraph"/>
    <w:basedOn w:val="Normal"/>
    <w:uiPriority w:val="34"/>
    <w:qFormat/>
    <w:rsid w:val="00232EC6"/>
    <w:pPr>
      <w:ind w:left="720"/>
      <w:contextualSpacing/>
    </w:pPr>
  </w:style>
  <w:style w:type="paragraph" w:customStyle="1" w:styleId="NormalLiten">
    <w:name w:val="Normal Liten"/>
    <w:basedOn w:val="Normal"/>
    <w:rsid w:val="00FC309F"/>
    <w:pPr>
      <w:jc w:val="right"/>
    </w:pPr>
    <w:rPr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rsid w:val="0000168F"/>
    <w:rPr>
      <w:rFonts w:asciiTheme="minorHAnsi" w:hAnsiTheme="minorHAnsi"/>
      <w:b/>
      <w:caps/>
      <w:sz w:val="22"/>
      <w:szCs w:val="22"/>
    </w:rPr>
  </w:style>
  <w:style w:type="character" w:customStyle="1" w:styleId="Overskrift3Tegn">
    <w:name w:val="Overskrift 3 Tegn"/>
    <w:basedOn w:val="Standardskriftforavsnitt"/>
    <w:link w:val="Overskrift3"/>
    <w:uiPriority w:val="6"/>
    <w:rsid w:val="00E14648"/>
    <w:rPr>
      <w:rFonts w:asciiTheme="minorHAnsi" w:hAnsiTheme="minorHAnsi"/>
      <w:b/>
      <w:sz w:val="22"/>
      <w:szCs w:val="22"/>
    </w:rPr>
  </w:style>
  <w:style w:type="character" w:customStyle="1" w:styleId="Overskrift4Tegn">
    <w:name w:val="Overskrift 4 Tegn"/>
    <w:basedOn w:val="Standardskriftforavsnitt"/>
    <w:link w:val="Overskrift4"/>
    <w:uiPriority w:val="7"/>
    <w:rsid w:val="00E65563"/>
    <w:rPr>
      <w:rFonts w:asciiTheme="minorHAnsi" w:hAnsiTheme="minorHAnsi"/>
      <w:sz w:val="22"/>
      <w:szCs w:val="22"/>
    </w:rPr>
  </w:style>
  <w:style w:type="character" w:customStyle="1" w:styleId="Overskrift5Tegn">
    <w:name w:val="Overskrift 5 Tegn"/>
    <w:basedOn w:val="Standardskriftforavsnitt"/>
    <w:link w:val="Overskrift5"/>
    <w:uiPriority w:val="8"/>
    <w:rsid w:val="00E65563"/>
    <w:rPr>
      <w:rFonts w:asciiTheme="minorHAnsi" w:eastAsiaTheme="majorEastAsia" w:hAnsiTheme="minorHAnsi" w:cstheme="majorBidi"/>
      <w:sz w:val="22"/>
      <w:szCs w:val="22"/>
    </w:rPr>
  </w:style>
  <w:style w:type="character" w:customStyle="1" w:styleId="Overskrift6Tegn">
    <w:name w:val="Overskrift 6 Tegn"/>
    <w:basedOn w:val="Standardskriftforavsnitt"/>
    <w:link w:val="Overskrift6"/>
    <w:rsid w:val="00232EC6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4"/>
      <w:lang w:eastAsia="en-US"/>
    </w:rPr>
  </w:style>
  <w:style w:type="character" w:customStyle="1" w:styleId="Overskrift7Tegn">
    <w:name w:val="Overskrift 7 Tegn"/>
    <w:basedOn w:val="Standardskriftforavsnitt"/>
    <w:link w:val="Overskrift7"/>
    <w:rsid w:val="00232EC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4"/>
      <w:lang w:eastAsia="en-US"/>
    </w:rPr>
  </w:style>
  <w:style w:type="character" w:customStyle="1" w:styleId="Overskrift8Tegn">
    <w:name w:val="Overskrift 8 Tegn"/>
    <w:basedOn w:val="Standardskriftforavsnitt"/>
    <w:link w:val="Overskrift8"/>
    <w:rsid w:val="00232E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Overskrift9Tegn">
    <w:name w:val="Overskrift 9 Tegn"/>
    <w:basedOn w:val="Standardskriftforavsnitt"/>
    <w:link w:val="Overskrift9"/>
    <w:rsid w:val="00232EC6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32EC6"/>
    <w:pPr>
      <w:keepNext/>
      <w:keepLines/>
      <w:numPr>
        <w:numId w:val="0"/>
      </w:numPr>
      <w:spacing w:after="0"/>
      <w:jc w:val="both"/>
      <w:outlineLvl w:val="9"/>
    </w:pPr>
    <w:rPr>
      <w:rFonts w:eastAsiaTheme="majorEastAsia" w:cstheme="majorBidi"/>
      <w:bCs/>
      <w:color w:val="365F91" w:themeColor="accent1" w:themeShade="BF"/>
      <w:sz w:val="28"/>
      <w:szCs w:val="28"/>
    </w:rPr>
  </w:style>
  <w:style w:type="numbering" w:customStyle="1" w:styleId="Punktliste1">
    <w:name w:val="Punktliste1"/>
    <w:uiPriority w:val="99"/>
    <w:rsid w:val="00232EC6"/>
    <w:pPr>
      <w:numPr>
        <w:numId w:val="2"/>
      </w:numPr>
    </w:pPr>
  </w:style>
  <w:style w:type="paragraph" w:styleId="Punktliste">
    <w:name w:val="List Bullet"/>
    <w:basedOn w:val="Brdtekst"/>
    <w:uiPriority w:val="19"/>
    <w:qFormat/>
    <w:rsid w:val="006E26AF"/>
    <w:pPr>
      <w:numPr>
        <w:numId w:val="3"/>
      </w:numPr>
      <w:spacing w:before="180" w:after="60"/>
    </w:pPr>
  </w:style>
  <w:style w:type="paragraph" w:styleId="Punktliste2">
    <w:name w:val="List Bullet 2"/>
    <w:basedOn w:val="Brdtekst"/>
    <w:uiPriority w:val="20"/>
    <w:qFormat/>
    <w:rsid w:val="006E26AF"/>
    <w:pPr>
      <w:numPr>
        <w:ilvl w:val="1"/>
        <w:numId w:val="3"/>
      </w:numPr>
      <w:spacing w:before="180" w:after="60"/>
    </w:pPr>
  </w:style>
  <w:style w:type="numbering" w:customStyle="1" w:styleId="StilFlereniverCourierNewVenstre063cm">
    <w:name w:val="Stil Flere nivåer Courier New Venstre:  063 cm"/>
    <w:basedOn w:val="Ingenliste"/>
    <w:rsid w:val="00232EC6"/>
    <w:pPr>
      <w:numPr>
        <w:numId w:val="4"/>
      </w:numPr>
    </w:pPr>
  </w:style>
  <w:style w:type="numbering" w:customStyle="1" w:styleId="StilFlereniverSymbolsymbolVenstre063cmHengende">
    <w:name w:val="Stil Flere nivåer Symbol (symbol) Venstre:  063 cm Hengende:  ..."/>
    <w:basedOn w:val="Ingenliste"/>
    <w:rsid w:val="00232EC6"/>
    <w:pPr>
      <w:numPr>
        <w:numId w:val="5"/>
      </w:numPr>
    </w:pPr>
  </w:style>
  <w:style w:type="numbering" w:customStyle="1" w:styleId="StilPunktmerketCourierNewVenstre19cmHengende063cm">
    <w:name w:val="Stil Punktmerket Courier New Venstre:  19 cm Hengende:  063 cm"/>
    <w:basedOn w:val="Ingenliste"/>
    <w:rsid w:val="00232EC6"/>
    <w:pPr>
      <w:numPr>
        <w:numId w:val="6"/>
      </w:numPr>
    </w:pPr>
  </w:style>
  <w:style w:type="numbering" w:customStyle="1" w:styleId="StilPunktmerketSymbolsymbolVenstre063cmHengende0">
    <w:name w:val="Stil Punktmerket Symbol (symbol) Venstre:  063 cm Hengende:  0..."/>
    <w:basedOn w:val="Ingenliste"/>
    <w:rsid w:val="00232EC6"/>
    <w:pPr>
      <w:numPr>
        <w:numId w:val="7"/>
      </w:numPr>
    </w:pPr>
  </w:style>
  <w:style w:type="paragraph" w:customStyle="1" w:styleId="Style9ptLeft1206cm">
    <w:name w:val="Style 9 pt Left:  1206 cm"/>
    <w:basedOn w:val="Normal"/>
    <w:rsid w:val="00232EC6"/>
    <w:pPr>
      <w:ind w:left="6838"/>
    </w:pPr>
    <w:rPr>
      <w:sz w:val="18"/>
      <w:szCs w:val="20"/>
    </w:rPr>
  </w:style>
  <w:style w:type="paragraph" w:customStyle="1" w:styleId="StyleLeft1206cmAfter3pt">
    <w:name w:val="Style Left:  1206 cm After:  3 pt"/>
    <w:basedOn w:val="Normal"/>
    <w:rsid w:val="00232EC6"/>
    <w:pPr>
      <w:ind w:left="6838"/>
    </w:pPr>
    <w:rPr>
      <w:szCs w:val="20"/>
    </w:rPr>
  </w:style>
  <w:style w:type="paragraph" w:customStyle="1" w:styleId="StyleLeft1206cmAfter3pt1">
    <w:name w:val="Style Left:  1206 cm After:  3 pt1"/>
    <w:basedOn w:val="Normal"/>
    <w:rsid w:val="00232EC6"/>
    <w:pPr>
      <w:ind w:left="6838"/>
    </w:pPr>
    <w:rPr>
      <w:szCs w:val="20"/>
    </w:rPr>
  </w:style>
  <w:style w:type="paragraph" w:styleId="Tittel">
    <w:name w:val="Title"/>
    <w:basedOn w:val="Normal"/>
    <w:next w:val="Normal"/>
    <w:link w:val="TittelTegn"/>
    <w:uiPriority w:val="13"/>
    <w:qFormat/>
    <w:rsid w:val="0088304F"/>
    <w:pPr>
      <w:spacing w:before="240" w:after="180"/>
      <w:contextualSpacing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3"/>
    <w:rsid w:val="00E65563"/>
    <w:rPr>
      <w:rFonts w:asciiTheme="majorHAnsi" w:eastAsiaTheme="majorEastAsia" w:hAnsiTheme="majorHAnsi" w:cstheme="majorBidi"/>
      <w:b/>
      <w:caps/>
      <w:spacing w:val="5"/>
      <w:kern w:val="28"/>
      <w:sz w:val="24"/>
      <w:szCs w:val="52"/>
      <w:lang w:eastAsia="en-US"/>
    </w:rPr>
  </w:style>
  <w:style w:type="paragraph" w:styleId="Punktliste3">
    <w:name w:val="List Bullet 3"/>
    <w:basedOn w:val="Normal"/>
    <w:uiPriority w:val="21"/>
    <w:qFormat/>
    <w:rsid w:val="006E26AF"/>
    <w:pPr>
      <w:numPr>
        <w:ilvl w:val="2"/>
        <w:numId w:val="3"/>
      </w:numPr>
      <w:spacing w:before="180" w:after="60"/>
    </w:pPr>
  </w:style>
  <w:style w:type="paragraph" w:styleId="Nummerertliste2">
    <w:name w:val="List Number 2"/>
    <w:basedOn w:val="Normal"/>
    <w:rsid w:val="00E65563"/>
    <w:pPr>
      <w:numPr>
        <w:ilvl w:val="1"/>
        <w:numId w:val="9"/>
      </w:numPr>
      <w:contextualSpacing/>
    </w:pPr>
  </w:style>
  <w:style w:type="paragraph" w:styleId="Nummerertliste">
    <w:name w:val="List Number"/>
    <w:basedOn w:val="Normal"/>
    <w:uiPriority w:val="14"/>
    <w:qFormat/>
    <w:rsid w:val="00E65563"/>
    <w:pPr>
      <w:numPr>
        <w:numId w:val="9"/>
      </w:numPr>
      <w:contextualSpacing/>
    </w:pPr>
  </w:style>
  <w:style w:type="paragraph" w:styleId="Nummerertliste3">
    <w:name w:val="List Number 3"/>
    <w:basedOn w:val="Normal"/>
    <w:rsid w:val="00E65563"/>
    <w:pPr>
      <w:numPr>
        <w:ilvl w:val="2"/>
        <w:numId w:val="9"/>
      </w:numPr>
      <w:contextualSpacing/>
    </w:pPr>
  </w:style>
  <w:style w:type="paragraph" w:customStyle="1" w:styleId="Exhibit">
    <w:name w:val="Exhibit"/>
    <w:basedOn w:val="Normal"/>
    <w:next w:val="Normal"/>
    <w:uiPriority w:val="25"/>
    <w:qFormat/>
    <w:rsid w:val="00DC580F"/>
    <w:pPr>
      <w:numPr>
        <w:numId w:val="10"/>
      </w:numPr>
      <w:tabs>
        <w:tab w:val="clear" w:pos="992"/>
        <w:tab w:val="left" w:pos="1276"/>
      </w:tabs>
      <w:spacing w:before="180" w:after="60"/>
      <w:ind w:left="1276" w:hanging="1276"/>
    </w:pPr>
    <w:rPr>
      <w:rFonts w:ascii="Cambria" w:hAnsi="Cambria"/>
    </w:rPr>
  </w:style>
  <w:style w:type="paragraph" w:styleId="Vanliginnrykk">
    <w:name w:val="Normal Indent"/>
    <w:aliases w:val="Indent normal,Normal Indent Char1,Normal Indent Char Char,Indent normal Char Char,Indent normal Char1,Indent normal1"/>
    <w:basedOn w:val="Normal"/>
    <w:link w:val="VanliginnrykkTegn"/>
    <w:qFormat/>
    <w:rsid w:val="00E65563"/>
    <w:pPr>
      <w:ind w:left="992"/>
    </w:pPr>
  </w:style>
  <w:style w:type="character" w:styleId="Utheving">
    <w:name w:val="Emphasis"/>
    <w:basedOn w:val="Standardskriftforavsnitt"/>
    <w:uiPriority w:val="20"/>
    <w:qFormat/>
    <w:rsid w:val="00AE110D"/>
    <w:rPr>
      <w:i/>
      <w:iCs/>
    </w:rPr>
  </w:style>
  <w:style w:type="paragraph" w:styleId="INNH2">
    <w:name w:val="toc 2"/>
    <w:basedOn w:val="Normal"/>
    <w:next w:val="Normal"/>
    <w:autoRedefine/>
    <w:uiPriority w:val="39"/>
    <w:rsid w:val="005F70C8"/>
    <w:pPr>
      <w:spacing w:before="240" w:after="0"/>
    </w:pPr>
    <w:rPr>
      <w:b/>
      <w:b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rsid w:val="005F70C8"/>
    <w:pPr>
      <w:spacing w:after="0"/>
      <w:ind w:left="22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5F70C8"/>
    <w:pPr>
      <w:spacing w:after="0"/>
      <w:ind w:left="44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5F70C8"/>
    <w:pPr>
      <w:spacing w:after="0"/>
      <w:ind w:left="66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5F70C8"/>
    <w:pPr>
      <w:spacing w:after="0"/>
      <w:ind w:left="88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5F70C8"/>
    <w:pPr>
      <w:spacing w:after="0"/>
      <w:ind w:left="110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5F70C8"/>
    <w:pPr>
      <w:spacing w:after="0"/>
      <w:ind w:left="132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5F70C8"/>
    <w:pPr>
      <w:spacing w:after="0"/>
      <w:ind w:left="1540"/>
    </w:pPr>
    <w:rPr>
      <w:sz w:val="20"/>
      <w:szCs w:val="20"/>
    </w:rPr>
  </w:style>
  <w:style w:type="character" w:styleId="Merknadsreferanse">
    <w:name w:val="annotation reference"/>
    <w:basedOn w:val="Standardskriftforavsnitt"/>
    <w:unhideWhenUsed/>
    <w:rsid w:val="00690898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690898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90898"/>
    <w:rPr>
      <w:rFonts w:asciiTheme="minorHAnsi" w:hAnsiTheme="minorHAnsi"/>
      <w:lang w:eastAsia="en-US"/>
    </w:rPr>
  </w:style>
  <w:style w:type="paragraph" w:styleId="Ingenmellomrom">
    <w:name w:val="No Spacing"/>
    <w:link w:val="IngenmellomromTegn"/>
    <w:uiPriority w:val="1"/>
    <w:qFormat/>
    <w:rsid w:val="00B44BBE"/>
    <w:rPr>
      <w:rFonts w:asciiTheme="minorHAnsi" w:eastAsiaTheme="minorHAnsi" w:hAnsiTheme="minorHAnsi" w:cstheme="minorBidi"/>
      <w:szCs w:val="22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96E74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96E74"/>
    <w:rPr>
      <w:rFonts w:asciiTheme="minorHAnsi" w:hAnsiTheme="minorHAnsi"/>
      <w:b/>
      <w:bCs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BB0554"/>
    <w:rPr>
      <w:rFonts w:asciiTheme="minorHAnsi" w:eastAsiaTheme="minorHAnsi" w:hAnsiTheme="minorHAnsi" w:cstheme="minorBidi"/>
      <w:szCs w:val="22"/>
      <w:lang w:eastAsia="en-US"/>
    </w:rPr>
  </w:style>
  <w:style w:type="character" w:styleId="Fulgthyperkobling">
    <w:name w:val="FollowedHyperlink"/>
    <w:basedOn w:val="Standardskriftforavsnitt"/>
    <w:semiHidden/>
    <w:unhideWhenUsed/>
    <w:rsid w:val="00796015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Standardskriftforavsnitt"/>
    <w:rsid w:val="007E2874"/>
  </w:style>
  <w:style w:type="character" w:customStyle="1" w:styleId="VanliginnrykkTegn">
    <w:name w:val="Vanlig innrykk Tegn"/>
    <w:aliases w:val="Indent normal Tegn,Normal Indent Char1 Tegn,Normal Indent Char Char Tegn,Indent normal Char Char Tegn,Indent normal Char1 Tegn,Indent normal1 Tegn"/>
    <w:basedOn w:val="Standardskriftforavsnitt"/>
    <w:link w:val="Vanliginnrykk"/>
    <w:locked/>
    <w:rsid w:val="00FA087B"/>
    <w:rPr>
      <w:rFonts w:asciiTheme="minorHAnsi" w:hAnsiTheme="minorHAnsi"/>
      <w:sz w:val="22"/>
      <w:szCs w:val="22"/>
    </w:rPr>
  </w:style>
  <w:style w:type="paragraph" w:customStyle="1" w:styleId="Default">
    <w:name w:val="Default"/>
    <w:rsid w:val="00E037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unntekstTegn">
    <w:name w:val="Bunntekst Tegn"/>
    <w:basedOn w:val="Standardskriftforavsnitt"/>
    <w:link w:val="Bunntekst"/>
    <w:rsid w:val="00A35729"/>
    <w:rPr>
      <w:rFonts w:asciiTheme="minorHAnsi" w:hAnsiTheme="minorHAnsi"/>
      <w:sz w:val="16"/>
      <w:szCs w:val="22"/>
    </w:rPr>
  </w:style>
  <w:style w:type="paragraph" w:customStyle="1" w:styleId="Tittelfelt-2">
    <w:name w:val="Tittelfelt-2"/>
    <w:basedOn w:val="Normal"/>
    <w:next w:val="Normal"/>
    <w:autoRedefine/>
    <w:rsid w:val="005C4D1F"/>
    <w:pPr>
      <w:spacing w:before="20" w:after="20"/>
      <w:contextualSpacing/>
    </w:pPr>
    <w:rPr>
      <w:rFonts w:ascii="Arial" w:hAnsi="Arial"/>
      <w:sz w:val="16"/>
      <w:szCs w:val="16"/>
    </w:rPr>
  </w:style>
  <w:style w:type="paragraph" w:customStyle="1" w:styleId="Tittelfelt-1">
    <w:name w:val="Tittelfelt-1"/>
    <w:basedOn w:val="Normal"/>
    <w:next w:val="Normal"/>
    <w:autoRedefine/>
    <w:rsid w:val="005C4D1F"/>
    <w:pPr>
      <w:spacing w:before="40" w:after="20"/>
    </w:pPr>
    <w:rPr>
      <w:rFonts w:ascii="Times New Roman" w:hAnsi="Times New Roman"/>
      <w:sz w:val="16"/>
      <w:szCs w:val="16"/>
    </w:rPr>
  </w:style>
  <w:style w:type="paragraph" w:styleId="Revisjon">
    <w:name w:val="Revision"/>
    <w:hidden/>
    <w:uiPriority w:val="99"/>
    <w:semiHidden/>
    <w:rsid w:val="00DC1311"/>
    <w:rPr>
      <w:rFonts w:asciiTheme="minorHAnsi" w:hAnsiTheme="minorHAns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ED39B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numbering" w:customStyle="1" w:styleId="Stil1">
    <w:name w:val="Stil1"/>
    <w:uiPriority w:val="99"/>
    <w:rsid w:val="0000168F"/>
    <w:pPr>
      <w:numPr>
        <w:numId w:val="86"/>
      </w:numPr>
    </w:pPr>
  </w:style>
  <w:style w:type="paragraph" w:customStyle="1" w:styleId="Style1">
    <w:name w:val="Style1"/>
    <w:basedOn w:val="Overskrift1"/>
    <w:next w:val="Normal"/>
    <w:rsid w:val="003A7E90"/>
    <w:pPr>
      <w:keepNext/>
      <w:numPr>
        <w:numId w:val="0"/>
      </w:numPr>
      <w:tabs>
        <w:tab w:val="num" w:pos="432"/>
      </w:tabs>
      <w:spacing w:before="360" w:after="120"/>
      <w:ind w:left="432" w:hanging="432"/>
    </w:pPr>
    <w:rPr>
      <w:rFonts w:ascii="Arial" w:hAnsi="Arial" w:cs="Arial"/>
      <w:bCs/>
      <w:caps w:val="0"/>
      <w:kern w:val="32"/>
      <w:sz w:val="24"/>
      <w:szCs w:val="32"/>
    </w:rPr>
  </w:style>
  <w:style w:type="paragraph" w:customStyle="1" w:styleId="Style2">
    <w:name w:val="Style2"/>
    <w:basedOn w:val="Overskrift2"/>
    <w:next w:val="Normal"/>
    <w:rsid w:val="003A7E90"/>
    <w:pPr>
      <w:keepNext/>
      <w:numPr>
        <w:numId w:val="4"/>
      </w:numPr>
      <w:spacing w:before="360" w:after="120"/>
      <w:jc w:val="left"/>
    </w:pPr>
    <w:rPr>
      <w:rFonts w:ascii="Arial" w:hAnsi="Arial" w:cs="Arial"/>
      <w:bCs/>
      <w:iCs/>
      <w:caps w:val="0"/>
      <w:sz w:val="20"/>
      <w:szCs w:val="28"/>
    </w:rPr>
  </w:style>
  <w:style w:type="paragraph" w:customStyle="1" w:styleId="Style3">
    <w:name w:val="Style3"/>
    <w:basedOn w:val="Overskrift3"/>
    <w:next w:val="Normal"/>
    <w:rsid w:val="00FA13A8"/>
    <w:pPr>
      <w:keepNext/>
      <w:numPr>
        <w:numId w:val="4"/>
      </w:numPr>
      <w:spacing w:before="360" w:after="120"/>
      <w:jc w:val="left"/>
    </w:pPr>
    <w:rPr>
      <w:rFonts w:ascii="Times New Roman" w:hAnsi="Times New Roman" w:cs="Arial"/>
      <w:b w:val="0"/>
      <w:bCs/>
      <w:i/>
      <w:sz w:val="24"/>
      <w:szCs w:val="26"/>
    </w:rPr>
  </w:style>
  <w:style w:type="table" w:customStyle="1" w:styleId="Blank">
    <w:name w:val="Blank"/>
    <w:basedOn w:val="Vanligtabell"/>
    <w:uiPriority w:val="99"/>
    <w:rsid w:val="008503D2"/>
    <w:pPr>
      <w:spacing w:line="240" w:lineRule="atLeast"/>
    </w:pPr>
    <w:rPr>
      <w:rFonts w:ascii="Arial" w:eastAsiaTheme="minorHAnsi" w:hAnsi="Arial" w:cs="Arial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Cover-Title">
    <w:name w:val="Cover - Title"/>
    <w:basedOn w:val="Normal"/>
    <w:uiPriority w:val="9"/>
    <w:rsid w:val="008503D2"/>
    <w:pPr>
      <w:spacing w:after="0" w:line="700" w:lineRule="exact"/>
    </w:pPr>
    <w:rPr>
      <w:rFonts w:ascii="Arial" w:eastAsiaTheme="minorHAnsi" w:hAnsi="Arial" w:cs="Arial"/>
      <w:sz w:val="64"/>
      <w:szCs w:val="20"/>
      <w:lang w:eastAsia="en-US"/>
    </w:rPr>
  </w:style>
  <w:style w:type="paragraph" w:customStyle="1" w:styleId="Cover-Subtitle">
    <w:name w:val="Cover - Subtitle"/>
    <w:basedOn w:val="Normal"/>
    <w:uiPriority w:val="9"/>
    <w:rsid w:val="008503D2"/>
    <w:pPr>
      <w:spacing w:before="380" w:after="0" w:line="380" w:lineRule="atLeast"/>
      <w:contextualSpacing/>
    </w:pPr>
    <w:rPr>
      <w:rFonts w:ascii="Arial" w:eastAsiaTheme="minorHAnsi" w:hAnsi="Arial" w:cstheme="minorBidi"/>
      <w:sz w:val="3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4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1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39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591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72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8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154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90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976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8835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1809975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78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731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911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760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9602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6075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39933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336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4355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599518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48704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50836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645168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300235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692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44617081">
                                                                                                                  <w:marLeft w:val="225"/>
                                                                                                                  <w:marRight w:val="225"/>
                                                                                                                  <w:marTop w:val="75"/>
                                                                                                                  <w:marBottom w:val="75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38387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43512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497949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C\Templates\Blank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C4540954BD142AC18DEF2D385E19E" ma:contentTypeVersion="0" ma:contentTypeDescription="Opprett et nytt dokument." ma:contentTypeScope="" ma:versionID="c9f32552687db9332e995f6d8951ef0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896e1be4bfe4151f92194b1d227f00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26B48E-2491-4E65-8ADE-BE0E288F39BE}"/>
</file>

<file path=customXml/itemProps2.xml><?xml version="1.0" encoding="utf-8"?>
<ds:datastoreItem xmlns:ds="http://schemas.openxmlformats.org/officeDocument/2006/customXml" ds:itemID="{469CC640-C31C-4BF8-A2AE-BA307688C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E31628-396E-4340-851F-80DDFB22F18F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8d0ae903-4069-489a-9118-06b7ad08501f"/>
    <ds:schemaRef ds:uri="http://www.w3.org/XML/1998/namespace"/>
    <ds:schemaRef ds:uri="http://schemas.microsoft.com/office/infopath/2007/PartnerControls"/>
    <ds:schemaRef ds:uri="aceeff78-1d7c-4a9f-8400-499b3a288e7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45A2B02-A906-467D-BC11-1E367ADB436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</Template>
  <TotalTime>51</TotalTime>
  <Pages>6</Pages>
  <Words>495</Words>
  <Characters>4341</Characters>
  <Application>Microsoft Office Word</Application>
  <DocSecurity>0</DocSecurity>
  <Lines>135</Lines>
  <Paragraphs>67</Paragraphs>
  <ScaleCrop>false</ScaleCrop>
  <Company>Grette</Company>
  <LinksUpToDate>false</LinksUpToDate>
  <CharactersWithSpaces>4769</CharactersWithSpaces>
  <SharedDoc>false</SharedDoc>
  <HLinks>
    <vt:vector size="84" baseType="variant">
      <vt:variant>
        <vt:i4>1507380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_Toc160451037</vt:lpwstr>
      </vt:variant>
      <vt:variant>
        <vt:i4>1507380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_Toc160451036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_Toc160451035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_Toc160451034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_Toc160451033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_Toc160451032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_Toc160451031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_Toc160451030</vt:lpwstr>
      </vt:variant>
      <vt:variant>
        <vt:i4>1441844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_Toc160451029</vt:lpwstr>
      </vt:variant>
      <vt:variant>
        <vt:i4>1441844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_Toc160451028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_Toc160451027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_Toc160451026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_Toc160451025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_Toc160451024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subject/>
  <dc:creator>Hedda.Heier.Hansen@sweco.no</dc:creator>
  <cp:keywords/>
  <cp:lastModifiedBy>Sølverød, Christian René</cp:lastModifiedBy>
  <cp:revision>14</cp:revision>
  <cp:lastPrinted>2026-04-27T17:15:00Z</cp:lastPrinted>
  <dcterms:created xsi:type="dcterms:W3CDTF">2026-04-27T13:43:00Z</dcterms:created>
  <dcterms:modified xsi:type="dcterms:W3CDTF">2026-05-06T09:59:00Z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Ref">
    <vt:lpwstr>990313-v1</vt:lpwstr>
  </property>
  <property fmtid="{D5CDD505-2E9C-101B-9397-08002B2CF9AE}" pid="3" name="ContentTypeId">
    <vt:lpwstr>0x01010098DC4540954BD142AC18DEF2D385E19E</vt:lpwstr>
  </property>
  <property fmtid="{D5CDD505-2E9C-101B-9397-08002B2CF9AE}" pid="4" name="ac2728dadfc1427fa281f610e6a2d450">
    <vt:lpwstr>Kontrakt og anskaffelse|d06d8cf0-3021-4bd9-9781-8de2a2af614e</vt:lpwstr>
  </property>
  <property fmtid="{D5CDD505-2E9C-101B-9397-08002B2CF9AE}" pid="5" name="h4b7cd05f2bb4eee95290207cb37bcce">
    <vt:lpwstr>Åpen|35508f91-2a9c-4b32-9663-2df6d08454d9</vt:lpwstr>
  </property>
  <property fmtid="{D5CDD505-2E9C-101B-9397-08002B2CF9AE}" pid="6" name="bba4128c02d042358b13fbe99f676d9c">
    <vt:lpwstr>Under arbeid|c0d9f746-cb56-49df-b259-11865afd96c4</vt:lpwstr>
  </property>
  <property fmtid="{D5CDD505-2E9C-101B-9397-08002B2CF9AE}" pid="7" name="TaxCatchAll">
    <vt:lpwstr>11;#Kontrakt og anskaffelse|d06d8cf0-3021-4bd9-9781-8de2a2af614e;#2;#Under arbeid|c0d9f746-cb56-49df-b259-11865afd96c4;#1;#Åpen|35508f91-2a9c-4b32-9663-2df6d08454d9</vt:lpwstr>
  </property>
  <property fmtid="{D5CDD505-2E9C-101B-9397-08002B2CF9AE}" pid="8" name="NVDOK_Status">
    <vt:lpwstr>2;#Under arbeid|c0d9f746-cb56-49df-b259-11865afd96c4</vt:lpwstr>
  </property>
  <property fmtid="{D5CDD505-2E9C-101B-9397-08002B2CF9AE}" pid="9" name="Klassifisering">
    <vt:lpwstr>1;#Åpen|35508f91-2a9c-4b32-9663-2df6d08454d9</vt:lpwstr>
  </property>
  <property fmtid="{D5CDD505-2E9C-101B-9397-08002B2CF9AE}" pid="10" name="NVDOK_Område">
    <vt:lpwstr>11;#Kontrakt og anskaffelse|d06d8cf0-3021-4bd9-9781-8de2a2af614e</vt:lpwstr>
  </property>
  <property fmtid="{D5CDD505-2E9C-101B-9397-08002B2CF9AE}" pid="11" name="MSIP_Label_43f08ec5-d6d9-4227-8387-ccbfcb3632c4_Enabled">
    <vt:lpwstr>true</vt:lpwstr>
  </property>
  <property fmtid="{D5CDD505-2E9C-101B-9397-08002B2CF9AE}" pid="12" name="MSIP_Label_43f08ec5-d6d9-4227-8387-ccbfcb3632c4_SetDate">
    <vt:lpwstr>2023-08-18T11:04:04Z</vt:lpwstr>
  </property>
  <property fmtid="{D5CDD505-2E9C-101B-9397-08002B2CF9AE}" pid="13" name="MSIP_Label_43f08ec5-d6d9-4227-8387-ccbfcb3632c4_Method">
    <vt:lpwstr>Standard</vt:lpwstr>
  </property>
  <property fmtid="{D5CDD505-2E9C-101B-9397-08002B2CF9AE}" pid="14" name="MSIP_Label_43f08ec5-d6d9-4227-8387-ccbfcb3632c4_Name">
    <vt:lpwstr>Sweco Restricted</vt:lpwstr>
  </property>
  <property fmtid="{D5CDD505-2E9C-101B-9397-08002B2CF9AE}" pid="15" name="MSIP_Label_43f08ec5-d6d9-4227-8387-ccbfcb3632c4_SiteId">
    <vt:lpwstr>b7872ef0-9a00-4c18-8a4a-c7d25c778a9e</vt:lpwstr>
  </property>
  <property fmtid="{D5CDD505-2E9C-101B-9397-08002B2CF9AE}" pid="16" name="MSIP_Label_43f08ec5-d6d9-4227-8387-ccbfcb3632c4_ActionId">
    <vt:lpwstr>06dde1f9-adc9-426d-bb33-f273eb4e894e</vt:lpwstr>
  </property>
  <property fmtid="{D5CDD505-2E9C-101B-9397-08002B2CF9AE}" pid="17" name="MSIP_Label_43f08ec5-d6d9-4227-8387-ccbfcb3632c4_ContentBits">
    <vt:lpwstr>0</vt:lpwstr>
  </property>
</Properties>
</file>